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S3-234550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6th Nov 2023</w:t>
        </w:r>
      </w:fldSimple>
      <w:r w:rsidR="00547111">
        <w:rPr>
          <w:b/>
          <w:noProof/>
          <w:sz w:val="24"/>
        </w:rPr>
        <w:t xml:space="preserve"> - </w:t>
      </w:r>
      <w:fldSimple w:instr=" DOCPROPERTY  EndDate  \* MERGEFORMAT ">
        <w:r w:rsidR="003609EF" w:rsidRPr="00BA51D9">
          <w:rPr>
            <w:b/>
            <w:noProof/>
            <w:sz w:val="24"/>
          </w:rPr>
          <w:t>10th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14004" w:rsidR="00F25D98" w:rsidRDefault="004455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the SBA certificate 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1BE81" w:rsidR="001E41F3" w:rsidRDefault="004455B9"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ACM_SBA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5B9" w14:paraId="1256F52C" w14:textId="77777777" w:rsidTr="00547111">
        <w:tc>
          <w:tcPr>
            <w:tcW w:w="2694" w:type="dxa"/>
            <w:gridSpan w:val="2"/>
            <w:tcBorders>
              <w:top w:val="single" w:sz="4" w:space="0" w:color="auto"/>
              <w:left w:val="single" w:sz="4" w:space="0" w:color="auto"/>
            </w:tcBorders>
          </w:tcPr>
          <w:p w14:paraId="52C87DB0" w14:textId="77777777" w:rsidR="004455B9" w:rsidRDefault="004455B9" w:rsidP="00445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38BA0" w:rsidR="004455B9" w:rsidRDefault="004455B9" w:rsidP="004455B9">
            <w:pPr>
              <w:pStyle w:val="CRCoverPage"/>
              <w:spacing w:after="0"/>
              <w:ind w:left="100"/>
              <w:rPr>
                <w:noProof/>
              </w:rPr>
            </w:pPr>
            <w:r>
              <w:rPr>
                <w:lang w:val="en-US"/>
              </w:rPr>
              <w:t>The 5G Core NFs in SBA might need to support multiple operator certificates for different purposes.</w:t>
            </w:r>
            <w:r w:rsidRPr="006078C2">
              <w:rPr>
                <w:lang w:val="en-US"/>
              </w:rPr>
              <w:t xml:space="preserve"> Accordingly</w:t>
            </w:r>
            <w:r>
              <w:rPr>
                <w:lang w:val="en-US"/>
              </w:rPr>
              <w:t>,</w:t>
            </w:r>
            <w:r w:rsidRPr="006078C2">
              <w:rPr>
                <w:lang w:val="en-US"/>
              </w:rPr>
              <w:t xml:space="preserve"> the SBA profile defined in clause 6.1.3c of TS 33.310 needs to be updated, to ensure the certificates include the information about the purpose, to be validated as indicated in clause 10.4</w:t>
            </w:r>
            <w:r>
              <w:rPr>
                <w:lang w:val="en-US"/>
              </w:rPr>
              <w:t xml:space="preserve"> of TS 33.310.</w:t>
            </w:r>
            <w:r w:rsidRPr="006078C2">
              <w:rPr>
                <w:lang w:val="en-US"/>
              </w:rPr>
              <w:t xml:space="preserve"> </w:t>
            </w:r>
          </w:p>
        </w:tc>
      </w:tr>
      <w:tr w:rsidR="004455B9" w14:paraId="4CA74D09" w14:textId="77777777" w:rsidTr="00547111">
        <w:tc>
          <w:tcPr>
            <w:tcW w:w="2694" w:type="dxa"/>
            <w:gridSpan w:val="2"/>
            <w:tcBorders>
              <w:left w:val="single" w:sz="4" w:space="0" w:color="auto"/>
            </w:tcBorders>
          </w:tcPr>
          <w:p w14:paraId="2D0866D6"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365DEF04" w14:textId="77777777" w:rsidR="004455B9" w:rsidRDefault="004455B9" w:rsidP="004455B9">
            <w:pPr>
              <w:pStyle w:val="CRCoverPage"/>
              <w:spacing w:after="0"/>
              <w:rPr>
                <w:noProof/>
                <w:sz w:val="8"/>
                <w:szCs w:val="8"/>
              </w:rPr>
            </w:pPr>
          </w:p>
        </w:tc>
      </w:tr>
      <w:tr w:rsidR="004455B9" w14:paraId="21016551" w14:textId="77777777" w:rsidTr="00547111">
        <w:tc>
          <w:tcPr>
            <w:tcW w:w="2694" w:type="dxa"/>
            <w:gridSpan w:val="2"/>
            <w:tcBorders>
              <w:left w:val="single" w:sz="4" w:space="0" w:color="auto"/>
            </w:tcBorders>
          </w:tcPr>
          <w:p w14:paraId="49433147" w14:textId="77777777" w:rsidR="004455B9" w:rsidRDefault="004455B9" w:rsidP="00445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7E928" w:rsidR="004455B9" w:rsidRDefault="004455B9" w:rsidP="004455B9">
            <w:pPr>
              <w:pStyle w:val="CRCoverPage"/>
              <w:spacing w:after="0"/>
              <w:ind w:left="100"/>
              <w:rPr>
                <w:noProof/>
              </w:rPr>
            </w:pPr>
            <w:r w:rsidRPr="006078C2">
              <w:rPr>
                <w:lang w:val="en-US"/>
              </w:rPr>
              <w:t>The change updates the SBA certificate profile as defined in TS 33.310 to include additional purposes of the 5GC NFs in SBA, namely certificates for signing the access tokens for service access authorization, certificates encrypting JSON objects in HTTP mess</w:t>
            </w:r>
            <w:r>
              <w:rPr>
                <w:lang w:val="en-US"/>
              </w:rPr>
              <w:t>a</w:t>
            </w:r>
            <w:r w:rsidRPr="006078C2">
              <w:rPr>
                <w:lang w:val="en-US"/>
              </w:rPr>
              <w:t xml:space="preserve">ges between SEPPs, and certificates for signing CCA tokens.    </w:t>
            </w:r>
          </w:p>
        </w:tc>
      </w:tr>
      <w:tr w:rsidR="004455B9" w14:paraId="1F886379" w14:textId="77777777" w:rsidTr="00547111">
        <w:tc>
          <w:tcPr>
            <w:tcW w:w="2694" w:type="dxa"/>
            <w:gridSpan w:val="2"/>
            <w:tcBorders>
              <w:left w:val="single" w:sz="4" w:space="0" w:color="auto"/>
            </w:tcBorders>
          </w:tcPr>
          <w:p w14:paraId="4D989623"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71C4A204" w14:textId="77777777" w:rsidR="004455B9" w:rsidRDefault="004455B9" w:rsidP="004455B9">
            <w:pPr>
              <w:pStyle w:val="CRCoverPage"/>
              <w:spacing w:after="0"/>
              <w:rPr>
                <w:noProof/>
                <w:sz w:val="8"/>
                <w:szCs w:val="8"/>
              </w:rPr>
            </w:pPr>
          </w:p>
        </w:tc>
      </w:tr>
      <w:tr w:rsidR="004455B9" w14:paraId="678D7BF9" w14:textId="77777777" w:rsidTr="00547111">
        <w:tc>
          <w:tcPr>
            <w:tcW w:w="2694" w:type="dxa"/>
            <w:gridSpan w:val="2"/>
            <w:tcBorders>
              <w:left w:val="single" w:sz="4" w:space="0" w:color="auto"/>
              <w:bottom w:val="single" w:sz="4" w:space="0" w:color="auto"/>
            </w:tcBorders>
          </w:tcPr>
          <w:p w14:paraId="4E5CE1B6" w14:textId="77777777" w:rsidR="004455B9" w:rsidRDefault="004455B9" w:rsidP="00445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F7F43" w:rsidR="004455B9" w:rsidRDefault="004455B9" w:rsidP="004455B9">
            <w:pPr>
              <w:pStyle w:val="CRCoverPage"/>
              <w:spacing w:after="0"/>
              <w:ind w:left="100"/>
              <w:rPr>
                <w:noProof/>
              </w:rPr>
            </w:pPr>
            <w:r w:rsidRPr="006078C2">
              <w:rPr>
                <w:lang w:val="en-US"/>
              </w:rPr>
              <w:t>The usage of the X.509 certificates in 5G</w:t>
            </w:r>
            <w:r>
              <w:rPr>
                <w:lang w:val="en-US"/>
              </w:rPr>
              <w:t xml:space="preserve"> </w:t>
            </w:r>
            <w:r w:rsidRPr="006078C2">
              <w:rPr>
                <w:lang w:val="en-US"/>
              </w:rPr>
              <w:t>C</w:t>
            </w:r>
            <w:r>
              <w:rPr>
                <w:lang w:val="en-US"/>
              </w:rPr>
              <w:t>ore</w:t>
            </w:r>
            <w:r w:rsidRPr="006078C2">
              <w:rPr>
                <w:lang w:val="en-US"/>
              </w:rPr>
              <w:t xml:space="preserve"> NFs cannot be validated if the information on the purpose of the certificate is not present. </w:t>
            </w:r>
          </w:p>
        </w:tc>
      </w:tr>
      <w:tr w:rsidR="004455B9" w14:paraId="034AF533" w14:textId="77777777" w:rsidTr="00547111">
        <w:tc>
          <w:tcPr>
            <w:tcW w:w="2694" w:type="dxa"/>
            <w:gridSpan w:val="2"/>
          </w:tcPr>
          <w:p w14:paraId="39D9EB5B" w14:textId="77777777" w:rsidR="004455B9" w:rsidRDefault="004455B9" w:rsidP="004455B9">
            <w:pPr>
              <w:pStyle w:val="CRCoverPage"/>
              <w:spacing w:after="0"/>
              <w:rPr>
                <w:b/>
                <w:i/>
                <w:noProof/>
                <w:sz w:val="8"/>
                <w:szCs w:val="8"/>
              </w:rPr>
            </w:pPr>
          </w:p>
        </w:tc>
        <w:tc>
          <w:tcPr>
            <w:tcW w:w="6946" w:type="dxa"/>
            <w:gridSpan w:val="9"/>
          </w:tcPr>
          <w:p w14:paraId="7826CB1C" w14:textId="77777777" w:rsidR="004455B9" w:rsidRDefault="004455B9" w:rsidP="004455B9">
            <w:pPr>
              <w:pStyle w:val="CRCoverPage"/>
              <w:spacing w:after="0"/>
              <w:rPr>
                <w:noProof/>
                <w:sz w:val="8"/>
                <w:szCs w:val="8"/>
              </w:rPr>
            </w:pPr>
          </w:p>
        </w:tc>
      </w:tr>
      <w:tr w:rsidR="004455B9" w14:paraId="6A17D7AC" w14:textId="77777777" w:rsidTr="00547111">
        <w:tc>
          <w:tcPr>
            <w:tcW w:w="2694" w:type="dxa"/>
            <w:gridSpan w:val="2"/>
            <w:tcBorders>
              <w:top w:val="single" w:sz="4" w:space="0" w:color="auto"/>
              <w:left w:val="single" w:sz="4" w:space="0" w:color="auto"/>
            </w:tcBorders>
          </w:tcPr>
          <w:p w14:paraId="6DAD5B19" w14:textId="77777777" w:rsidR="004455B9" w:rsidRDefault="004455B9" w:rsidP="00445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416FB" w:rsidR="004455B9" w:rsidRDefault="004455B9" w:rsidP="004455B9">
            <w:pPr>
              <w:pStyle w:val="CRCoverPage"/>
              <w:spacing w:after="0"/>
              <w:ind w:left="100"/>
              <w:rPr>
                <w:noProof/>
              </w:rPr>
            </w:pPr>
            <w:r>
              <w:rPr>
                <w:noProof/>
              </w:rPr>
              <w:t>6.1.3c</w:t>
            </w:r>
          </w:p>
        </w:tc>
      </w:tr>
      <w:tr w:rsidR="004455B9" w14:paraId="56E1E6C3" w14:textId="77777777" w:rsidTr="00547111">
        <w:tc>
          <w:tcPr>
            <w:tcW w:w="2694" w:type="dxa"/>
            <w:gridSpan w:val="2"/>
            <w:tcBorders>
              <w:left w:val="single" w:sz="4" w:space="0" w:color="auto"/>
            </w:tcBorders>
          </w:tcPr>
          <w:p w14:paraId="2FB9DE77" w14:textId="77777777" w:rsidR="004455B9" w:rsidRDefault="004455B9" w:rsidP="004455B9">
            <w:pPr>
              <w:pStyle w:val="CRCoverPage"/>
              <w:spacing w:after="0"/>
              <w:rPr>
                <w:b/>
                <w:i/>
                <w:noProof/>
                <w:sz w:val="8"/>
                <w:szCs w:val="8"/>
              </w:rPr>
            </w:pPr>
          </w:p>
        </w:tc>
        <w:tc>
          <w:tcPr>
            <w:tcW w:w="6946" w:type="dxa"/>
            <w:gridSpan w:val="9"/>
            <w:tcBorders>
              <w:right w:val="single" w:sz="4" w:space="0" w:color="auto"/>
            </w:tcBorders>
          </w:tcPr>
          <w:p w14:paraId="0898542D" w14:textId="77777777" w:rsidR="004455B9" w:rsidRDefault="004455B9" w:rsidP="004455B9">
            <w:pPr>
              <w:pStyle w:val="CRCoverPage"/>
              <w:spacing w:after="0"/>
              <w:rPr>
                <w:noProof/>
                <w:sz w:val="8"/>
                <w:szCs w:val="8"/>
              </w:rPr>
            </w:pPr>
          </w:p>
        </w:tc>
      </w:tr>
      <w:tr w:rsidR="004455B9" w14:paraId="76F95A8B" w14:textId="77777777" w:rsidTr="00547111">
        <w:tc>
          <w:tcPr>
            <w:tcW w:w="2694" w:type="dxa"/>
            <w:gridSpan w:val="2"/>
            <w:tcBorders>
              <w:left w:val="single" w:sz="4" w:space="0" w:color="auto"/>
            </w:tcBorders>
          </w:tcPr>
          <w:p w14:paraId="335EAB52" w14:textId="77777777" w:rsidR="004455B9" w:rsidRDefault="004455B9" w:rsidP="00445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5B9" w:rsidRDefault="004455B9" w:rsidP="00445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5B9" w:rsidRDefault="004455B9" w:rsidP="004455B9">
            <w:pPr>
              <w:pStyle w:val="CRCoverPage"/>
              <w:spacing w:after="0"/>
              <w:jc w:val="center"/>
              <w:rPr>
                <w:b/>
                <w:caps/>
                <w:noProof/>
              </w:rPr>
            </w:pPr>
            <w:r>
              <w:rPr>
                <w:b/>
                <w:caps/>
                <w:noProof/>
              </w:rPr>
              <w:t>N</w:t>
            </w:r>
          </w:p>
        </w:tc>
        <w:tc>
          <w:tcPr>
            <w:tcW w:w="2977" w:type="dxa"/>
            <w:gridSpan w:val="4"/>
          </w:tcPr>
          <w:p w14:paraId="304CCBCB" w14:textId="77777777" w:rsidR="004455B9" w:rsidRDefault="004455B9" w:rsidP="00445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5B9" w:rsidRDefault="004455B9" w:rsidP="004455B9">
            <w:pPr>
              <w:pStyle w:val="CRCoverPage"/>
              <w:spacing w:after="0"/>
              <w:ind w:left="99"/>
              <w:rPr>
                <w:noProof/>
              </w:rPr>
            </w:pPr>
          </w:p>
        </w:tc>
      </w:tr>
      <w:tr w:rsidR="004455B9" w14:paraId="34ACE2EB" w14:textId="77777777" w:rsidTr="00547111">
        <w:tc>
          <w:tcPr>
            <w:tcW w:w="2694" w:type="dxa"/>
            <w:gridSpan w:val="2"/>
            <w:tcBorders>
              <w:left w:val="single" w:sz="4" w:space="0" w:color="auto"/>
            </w:tcBorders>
          </w:tcPr>
          <w:p w14:paraId="571382F3" w14:textId="77777777" w:rsidR="004455B9" w:rsidRDefault="004455B9" w:rsidP="00445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55B9" w:rsidRDefault="004455B9" w:rsidP="004455B9">
            <w:pPr>
              <w:pStyle w:val="CRCoverPage"/>
              <w:spacing w:after="0"/>
              <w:jc w:val="center"/>
              <w:rPr>
                <w:b/>
                <w:caps/>
                <w:noProof/>
              </w:rPr>
            </w:pPr>
          </w:p>
        </w:tc>
        <w:tc>
          <w:tcPr>
            <w:tcW w:w="2977" w:type="dxa"/>
            <w:gridSpan w:val="4"/>
          </w:tcPr>
          <w:p w14:paraId="7DB274D8" w14:textId="77777777" w:rsidR="004455B9" w:rsidRDefault="004455B9" w:rsidP="00445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5B9" w:rsidRDefault="004455B9" w:rsidP="004455B9">
            <w:pPr>
              <w:pStyle w:val="CRCoverPage"/>
              <w:spacing w:after="0"/>
              <w:ind w:left="99"/>
              <w:rPr>
                <w:noProof/>
              </w:rPr>
            </w:pPr>
            <w:r>
              <w:rPr>
                <w:noProof/>
              </w:rPr>
              <w:t xml:space="preserve">TS/TR ... CR ... </w:t>
            </w:r>
          </w:p>
        </w:tc>
      </w:tr>
      <w:tr w:rsidR="004455B9" w14:paraId="446DDBAC" w14:textId="77777777" w:rsidTr="00547111">
        <w:tc>
          <w:tcPr>
            <w:tcW w:w="2694" w:type="dxa"/>
            <w:gridSpan w:val="2"/>
            <w:tcBorders>
              <w:left w:val="single" w:sz="4" w:space="0" w:color="auto"/>
            </w:tcBorders>
          </w:tcPr>
          <w:p w14:paraId="678A1AA6" w14:textId="77777777" w:rsidR="004455B9" w:rsidRDefault="004455B9" w:rsidP="00445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5B9" w:rsidRDefault="004455B9" w:rsidP="004455B9">
            <w:pPr>
              <w:pStyle w:val="CRCoverPage"/>
              <w:spacing w:after="0"/>
              <w:jc w:val="center"/>
              <w:rPr>
                <w:b/>
                <w:caps/>
                <w:noProof/>
              </w:rPr>
            </w:pPr>
          </w:p>
        </w:tc>
        <w:tc>
          <w:tcPr>
            <w:tcW w:w="2977" w:type="dxa"/>
            <w:gridSpan w:val="4"/>
          </w:tcPr>
          <w:p w14:paraId="1A4306D9" w14:textId="77777777" w:rsidR="004455B9" w:rsidRDefault="004455B9" w:rsidP="00445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5B9" w:rsidRDefault="004455B9" w:rsidP="004455B9">
            <w:pPr>
              <w:pStyle w:val="CRCoverPage"/>
              <w:spacing w:after="0"/>
              <w:ind w:left="99"/>
              <w:rPr>
                <w:noProof/>
              </w:rPr>
            </w:pPr>
            <w:r>
              <w:rPr>
                <w:noProof/>
              </w:rPr>
              <w:t xml:space="preserve">TS/TR ... CR ... </w:t>
            </w:r>
          </w:p>
        </w:tc>
      </w:tr>
      <w:tr w:rsidR="004455B9" w14:paraId="55C714D2" w14:textId="77777777" w:rsidTr="00547111">
        <w:tc>
          <w:tcPr>
            <w:tcW w:w="2694" w:type="dxa"/>
            <w:gridSpan w:val="2"/>
            <w:tcBorders>
              <w:left w:val="single" w:sz="4" w:space="0" w:color="auto"/>
            </w:tcBorders>
          </w:tcPr>
          <w:p w14:paraId="45913E62" w14:textId="77777777" w:rsidR="004455B9" w:rsidRDefault="004455B9" w:rsidP="00445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5B9" w:rsidRDefault="004455B9" w:rsidP="00445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55B9" w:rsidRDefault="004455B9" w:rsidP="004455B9">
            <w:pPr>
              <w:pStyle w:val="CRCoverPage"/>
              <w:spacing w:after="0"/>
              <w:jc w:val="center"/>
              <w:rPr>
                <w:b/>
                <w:caps/>
                <w:noProof/>
              </w:rPr>
            </w:pPr>
          </w:p>
        </w:tc>
        <w:tc>
          <w:tcPr>
            <w:tcW w:w="2977" w:type="dxa"/>
            <w:gridSpan w:val="4"/>
          </w:tcPr>
          <w:p w14:paraId="1B4FF921" w14:textId="77777777" w:rsidR="004455B9" w:rsidRDefault="004455B9" w:rsidP="00445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5B9" w:rsidRDefault="004455B9" w:rsidP="004455B9">
            <w:pPr>
              <w:pStyle w:val="CRCoverPage"/>
              <w:spacing w:after="0"/>
              <w:ind w:left="99"/>
              <w:rPr>
                <w:noProof/>
              </w:rPr>
            </w:pPr>
            <w:r>
              <w:rPr>
                <w:noProof/>
              </w:rPr>
              <w:t xml:space="preserve">TS/TR ... CR ... </w:t>
            </w:r>
          </w:p>
        </w:tc>
      </w:tr>
      <w:tr w:rsidR="004455B9" w14:paraId="60DF82CC" w14:textId="77777777" w:rsidTr="008863B9">
        <w:tc>
          <w:tcPr>
            <w:tcW w:w="2694" w:type="dxa"/>
            <w:gridSpan w:val="2"/>
            <w:tcBorders>
              <w:left w:val="single" w:sz="4" w:space="0" w:color="auto"/>
            </w:tcBorders>
          </w:tcPr>
          <w:p w14:paraId="517696CD" w14:textId="77777777" w:rsidR="004455B9" w:rsidRDefault="004455B9" w:rsidP="004455B9">
            <w:pPr>
              <w:pStyle w:val="CRCoverPage"/>
              <w:spacing w:after="0"/>
              <w:rPr>
                <w:b/>
                <w:i/>
                <w:noProof/>
              </w:rPr>
            </w:pPr>
          </w:p>
        </w:tc>
        <w:tc>
          <w:tcPr>
            <w:tcW w:w="6946" w:type="dxa"/>
            <w:gridSpan w:val="9"/>
            <w:tcBorders>
              <w:right w:val="single" w:sz="4" w:space="0" w:color="auto"/>
            </w:tcBorders>
          </w:tcPr>
          <w:p w14:paraId="4D84207F" w14:textId="77777777" w:rsidR="004455B9" w:rsidRDefault="004455B9" w:rsidP="004455B9">
            <w:pPr>
              <w:pStyle w:val="CRCoverPage"/>
              <w:spacing w:after="0"/>
              <w:rPr>
                <w:noProof/>
              </w:rPr>
            </w:pPr>
          </w:p>
        </w:tc>
      </w:tr>
      <w:tr w:rsidR="004455B9" w14:paraId="556B87B6" w14:textId="77777777" w:rsidTr="008863B9">
        <w:tc>
          <w:tcPr>
            <w:tcW w:w="2694" w:type="dxa"/>
            <w:gridSpan w:val="2"/>
            <w:tcBorders>
              <w:left w:val="single" w:sz="4" w:space="0" w:color="auto"/>
              <w:bottom w:val="single" w:sz="4" w:space="0" w:color="auto"/>
            </w:tcBorders>
          </w:tcPr>
          <w:p w14:paraId="79A9C411" w14:textId="77777777" w:rsidR="004455B9" w:rsidRDefault="004455B9" w:rsidP="00445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5B9" w:rsidRDefault="004455B9" w:rsidP="004455B9">
            <w:pPr>
              <w:pStyle w:val="CRCoverPage"/>
              <w:spacing w:after="0"/>
              <w:ind w:left="100"/>
              <w:rPr>
                <w:noProof/>
              </w:rPr>
            </w:pPr>
          </w:p>
        </w:tc>
      </w:tr>
      <w:tr w:rsidR="004455B9" w:rsidRPr="008863B9" w14:paraId="45BFE792" w14:textId="77777777" w:rsidTr="008863B9">
        <w:tc>
          <w:tcPr>
            <w:tcW w:w="2694" w:type="dxa"/>
            <w:gridSpan w:val="2"/>
            <w:tcBorders>
              <w:top w:val="single" w:sz="4" w:space="0" w:color="auto"/>
              <w:bottom w:val="single" w:sz="4" w:space="0" w:color="auto"/>
            </w:tcBorders>
          </w:tcPr>
          <w:p w14:paraId="194242DD" w14:textId="77777777" w:rsidR="004455B9" w:rsidRPr="008863B9" w:rsidRDefault="004455B9" w:rsidP="00445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5B9" w:rsidRPr="008863B9" w:rsidRDefault="004455B9" w:rsidP="004455B9">
            <w:pPr>
              <w:pStyle w:val="CRCoverPage"/>
              <w:spacing w:after="0"/>
              <w:ind w:left="100"/>
              <w:rPr>
                <w:noProof/>
                <w:sz w:val="8"/>
                <w:szCs w:val="8"/>
              </w:rPr>
            </w:pPr>
          </w:p>
        </w:tc>
      </w:tr>
      <w:tr w:rsidR="004455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5B9" w:rsidRDefault="004455B9" w:rsidP="00445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5B9" w:rsidRDefault="004455B9" w:rsidP="004455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F05C19" w14:textId="77777777" w:rsidR="004455B9" w:rsidRPr="006078C2" w:rsidRDefault="004455B9" w:rsidP="0044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lastRenderedPageBreak/>
        <w:t>* * * First Change * * * *</w:t>
      </w:r>
    </w:p>
    <w:p w14:paraId="5E0A0598" w14:textId="77777777" w:rsidR="004455B9" w:rsidRPr="006078C2" w:rsidRDefault="004455B9" w:rsidP="004455B9">
      <w:pPr>
        <w:pStyle w:val="Heading3"/>
        <w:rPr>
          <w:lang w:val="en-US"/>
        </w:rPr>
      </w:pPr>
      <w:bookmarkStart w:id="1" w:name="_Toc44943912"/>
      <w:bookmarkStart w:id="2" w:name="_Toc145338573"/>
      <w:r w:rsidRPr="006078C2">
        <w:rPr>
          <w:lang w:val="en-US"/>
        </w:rPr>
        <w:t>6.1.3c</w:t>
      </w:r>
      <w:r w:rsidRPr="006078C2">
        <w:rPr>
          <w:lang w:val="en-US"/>
        </w:rPr>
        <w:tab/>
        <w:t>SBA Certificate profile</w:t>
      </w:r>
      <w:bookmarkEnd w:id="1"/>
      <w:bookmarkEnd w:id="2"/>
    </w:p>
    <w:p w14:paraId="4185823E" w14:textId="77777777" w:rsidR="004455B9" w:rsidRPr="006078C2" w:rsidRDefault="004455B9" w:rsidP="004455B9">
      <w:pPr>
        <w:pStyle w:val="Heading4"/>
        <w:rPr>
          <w:lang w:val="en-US"/>
        </w:rPr>
      </w:pPr>
      <w:bookmarkStart w:id="3" w:name="_Toc44943913"/>
      <w:bookmarkStart w:id="4" w:name="_Toc145338574"/>
      <w:r w:rsidRPr="006078C2">
        <w:rPr>
          <w:lang w:val="en-US"/>
        </w:rPr>
        <w:t>6.1.3c.1</w:t>
      </w:r>
      <w:r w:rsidRPr="006078C2">
        <w:rPr>
          <w:lang w:val="en-US"/>
        </w:rPr>
        <w:tab/>
        <w:t>Introduction</w:t>
      </w:r>
      <w:bookmarkEnd w:id="3"/>
      <w:bookmarkEnd w:id="4"/>
    </w:p>
    <w:p w14:paraId="39E25F30" w14:textId="77777777" w:rsidR="004455B9" w:rsidRPr="006078C2" w:rsidRDefault="004455B9" w:rsidP="004455B9">
      <w:pPr>
        <w:keepNext/>
        <w:keepLines/>
        <w:rPr>
          <w:ins w:id="5" w:author="Author"/>
        </w:rPr>
      </w:pPr>
      <w:r w:rsidRPr="006078C2">
        <w:t xml:space="preserve">Clause 6.1.3c profiles the certificates to be used for 5GC Service Based Architecture (SBA). </w:t>
      </w:r>
      <w:ins w:id="6" w:author="Author">
        <w:r w:rsidRPr="006078C2">
          <w:t>Those end entity (EE) certificates are used for the following purposes:</w:t>
        </w:r>
      </w:ins>
    </w:p>
    <w:p w14:paraId="3C6A8609" w14:textId="77777777" w:rsidR="004455B9" w:rsidRDefault="004455B9" w:rsidP="004455B9">
      <w:pPr>
        <w:rPr>
          <w:ins w:id="7" w:author="Author"/>
        </w:rPr>
      </w:pPr>
      <w:ins w:id="8" w:author="Author">
        <w:r w:rsidRPr="006078C2">
          <w:t>- TLS client and server certificates.</w:t>
        </w:r>
      </w:ins>
    </w:p>
    <w:p w14:paraId="5DA4D9B0" w14:textId="77777777" w:rsidR="004455B9" w:rsidDel="00D35A44" w:rsidRDefault="004455B9" w:rsidP="004455B9">
      <w:pPr>
        <w:keepNext/>
        <w:keepLines/>
        <w:rPr>
          <w:del w:id="9" w:author="Author"/>
        </w:rPr>
      </w:pPr>
      <w:ins w:id="10" w:author="Author">
        <w:r>
          <w:t xml:space="preserve">- </w:t>
        </w:r>
        <w:r w:rsidRPr="006078C2">
          <w:t>Certificates for signing the access tokens for service access authorization.</w:t>
        </w:r>
      </w:ins>
    </w:p>
    <w:p w14:paraId="18402DA6" w14:textId="77777777" w:rsidR="004455B9" w:rsidRPr="006078C2" w:rsidRDefault="004455B9" w:rsidP="004455B9">
      <w:pPr>
        <w:keepNext/>
        <w:keepLines/>
        <w:rPr>
          <w:ins w:id="11" w:author="Author"/>
        </w:rPr>
      </w:pPr>
    </w:p>
    <w:p w14:paraId="712404AE" w14:textId="77777777" w:rsidR="004455B9" w:rsidRPr="006078C2" w:rsidRDefault="004455B9" w:rsidP="004455B9">
      <w:pPr>
        <w:keepNext/>
        <w:keepLines/>
        <w:rPr>
          <w:ins w:id="12" w:author="Author"/>
        </w:rPr>
      </w:pPr>
      <w:ins w:id="13" w:author="Author">
        <w:r w:rsidRPr="006078C2">
          <w:t>- Certificates for encrypting JSON objects in HTTP application layer protection of messages between SEPPs.</w:t>
        </w:r>
      </w:ins>
    </w:p>
    <w:p w14:paraId="0DD47D14" w14:textId="77777777" w:rsidR="004455B9" w:rsidRPr="006078C2" w:rsidRDefault="004455B9" w:rsidP="004455B9">
      <w:pPr>
        <w:keepNext/>
        <w:keepLines/>
        <w:rPr>
          <w:ins w:id="14" w:author="Author"/>
        </w:rPr>
      </w:pPr>
      <w:ins w:id="15" w:author="Author">
        <w:r w:rsidRPr="006078C2">
          <w:t>- Certificates for signing Client Credentials Assertion (CCA) tokens.</w:t>
        </w:r>
      </w:ins>
    </w:p>
    <w:p w14:paraId="2BCF111A" w14:textId="77777777" w:rsidR="004455B9" w:rsidRPr="006078C2" w:rsidRDefault="004455B9" w:rsidP="004455B9">
      <w:pPr>
        <w:keepNext/>
        <w:keepLines/>
      </w:pPr>
      <w:r w:rsidRPr="006078C2">
        <w:t xml:space="preserve">Different </w:t>
      </w:r>
      <w:del w:id="16" w:author="Author">
        <w:r w:rsidRPr="002C6646" w:rsidDel="002C6646">
          <w:delText xml:space="preserve">TLS </w:delText>
        </w:r>
      </w:del>
      <w:ins w:id="17" w:author="Author">
        <w:r w:rsidRPr="00A96B08">
          <w:t>EE</w:t>
        </w:r>
        <w:del w:id="18" w:author="Author">
          <w:r w:rsidRPr="00A96B08" w:rsidDel="002C6646">
            <w:rPr>
              <w:color w:val="FF0000"/>
              <w:u w:val="single"/>
            </w:rPr>
            <w:delText>end</w:delText>
          </w:r>
          <w:r w:rsidRPr="00A96B08" w:rsidDel="002C6646">
            <w:rPr>
              <w:color w:val="FF0000"/>
            </w:rPr>
            <w:delText xml:space="preserve"> </w:delText>
          </w:r>
        </w:del>
      </w:ins>
      <w:del w:id="19" w:author="Author">
        <w:r w:rsidRPr="00A96B08" w:rsidDel="002C6646">
          <w:delText>entity</w:delText>
        </w:r>
      </w:del>
      <w:r w:rsidRPr="006078C2">
        <w:t xml:space="preserve"> certificate profile requirements may be applied to intra-domain and/or inter-domain SBA for NF producers, NF consumers and NRF instances, Service Communication Proxy (SCP) nodes, and Security Edge Protection Proxy (SEPP) nodes applicable to 3GPP 5GC roaming. </w:t>
      </w:r>
    </w:p>
    <w:p w14:paraId="41CFEC0F" w14:textId="77777777" w:rsidR="004455B9" w:rsidRPr="006078C2" w:rsidRDefault="004455B9" w:rsidP="004455B9">
      <w:pPr>
        <w:keepNext/>
        <w:keepLines/>
      </w:pPr>
      <w:r w:rsidRPr="006078C2">
        <w:t>A separate</w:t>
      </w:r>
      <w:r w:rsidRPr="002C6646">
        <w:t xml:space="preserve"> </w:t>
      </w:r>
      <w:del w:id="20" w:author="Author">
        <w:r w:rsidRPr="002C6646" w:rsidDel="002C6646">
          <w:delText xml:space="preserve">TLS </w:delText>
        </w:r>
      </w:del>
      <w:ins w:id="21" w:author="Author">
        <w:del w:id="22" w:author="Author">
          <w:r w:rsidRPr="002C6646" w:rsidDel="002C6646">
            <w:delText>end</w:delText>
          </w:r>
        </w:del>
        <w:r w:rsidRPr="002C6646">
          <w:t xml:space="preserve">EE </w:t>
        </w:r>
      </w:ins>
      <w:r w:rsidRPr="002C6646">
        <w:t>entity</w:t>
      </w:r>
      <w:r w:rsidRPr="006078C2">
        <w:t xml:space="preserve"> certificate profile is also needed to cover the usage of the certificates issued by the Interconnection</w:t>
      </w:r>
      <w:ins w:id="23" w:author="Author">
        <w:r w:rsidRPr="006078C2">
          <w:t xml:space="preserve"> </w:t>
        </w:r>
      </w:ins>
      <w:r w:rsidRPr="006078C2">
        <w:t xml:space="preserve">CA(s) for inter-domain SBA context for TLS connections between SEPP nodes. </w:t>
      </w:r>
    </w:p>
    <w:p w14:paraId="609FDE94" w14:textId="77777777" w:rsidR="004455B9" w:rsidRPr="006078C2" w:rsidRDefault="004455B9" w:rsidP="004455B9">
      <w:pPr>
        <w:keepNext/>
        <w:keepLines/>
      </w:pPr>
      <w:r w:rsidRPr="006078C2">
        <w:t xml:space="preserve">Furthermore, separate </w:t>
      </w:r>
      <w:del w:id="24" w:author="Author">
        <w:r w:rsidRPr="006078C2" w:rsidDel="002C6646">
          <w:delText xml:space="preserve">TLS </w:delText>
        </w:r>
      </w:del>
      <w:ins w:id="25" w:author="Author">
        <w:del w:id="26" w:author="Author">
          <w:r w:rsidRPr="006078C2" w:rsidDel="002C6646">
            <w:rPr>
              <w:color w:val="FF0000"/>
              <w:u w:val="single"/>
            </w:rPr>
            <w:delText>end</w:delText>
          </w:r>
          <w:r w:rsidRPr="006078C2" w:rsidDel="002C6646">
            <w:rPr>
              <w:color w:val="FF0000"/>
            </w:rPr>
            <w:delText xml:space="preserve"> </w:delText>
          </w:r>
        </w:del>
      </w:ins>
      <w:del w:id="27" w:author="Author">
        <w:r w:rsidRPr="006078C2" w:rsidDel="002C6646">
          <w:delText>entity</w:delText>
        </w:r>
      </w:del>
      <w:ins w:id="28" w:author="Author">
        <w:r>
          <w:t>EE</w:t>
        </w:r>
      </w:ins>
      <w:r w:rsidRPr="006078C2">
        <w:t xml:space="preserve"> certificate profile requirements may be applied for</w:t>
      </w:r>
      <w:ins w:id="29" w:author="Author">
        <w:r w:rsidRPr="006078C2">
          <w:t xml:space="preserve"> </w:t>
        </w:r>
      </w:ins>
      <w:r w:rsidRPr="006078C2">
        <w:t>Service Communication Proxy (SCP) needed for 3GPP 5GC SBA Indirect Communication model architectural Options C and D.</w:t>
      </w:r>
    </w:p>
    <w:p w14:paraId="702AB984" w14:textId="77777777" w:rsidR="004455B9" w:rsidRPr="006078C2" w:rsidRDefault="004455B9" w:rsidP="004455B9">
      <w:pPr>
        <w:pStyle w:val="Heading4"/>
        <w:rPr>
          <w:lang w:val="en-US"/>
        </w:rPr>
      </w:pPr>
      <w:bookmarkStart w:id="30" w:name="_Toc44943914"/>
      <w:bookmarkStart w:id="31" w:name="_Toc145338575"/>
      <w:r w:rsidRPr="006078C2">
        <w:rPr>
          <w:lang w:val="en-US"/>
        </w:rPr>
        <w:t>6.1.3c.2</w:t>
      </w:r>
      <w:r w:rsidRPr="006078C2">
        <w:rPr>
          <w:lang w:val="en-US"/>
        </w:rPr>
        <w:tab/>
        <w:t>General SBA Certificate profile</w:t>
      </w:r>
      <w:bookmarkEnd w:id="30"/>
      <w:bookmarkEnd w:id="31"/>
    </w:p>
    <w:p w14:paraId="321BF06B" w14:textId="77777777" w:rsidR="004455B9" w:rsidRPr="006078C2" w:rsidRDefault="004455B9" w:rsidP="004455B9">
      <w:r w:rsidRPr="006078C2">
        <w:t>The following additions and deviations to the common profiles shall hold for all SBA-related entities (NFs, SCPs, SEPPs):</w:t>
      </w:r>
    </w:p>
    <w:p w14:paraId="74E30F43" w14:textId="77777777" w:rsidR="004455B9" w:rsidRPr="006078C2" w:rsidRDefault="004455B9" w:rsidP="004455B9">
      <w:pPr>
        <w:pStyle w:val="B1"/>
      </w:pPr>
      <w:r w:rsidRPr="006078C2">
        <w:t>-</w:t>
      </w:r>
      <w:r w:rsidRPr="006078C2">
        <w:tab/>
        <w:t xml:space="preserve">Signature algorithm: </w:t>
      </w:r>
      <w:proofErr w:type="spellStart"/>
      <w:r w:rsidRPr="006078C2">
        <w:t>RSAEncryption</w:t>
      </w:r>
      <w:proofErr w:type="spellEnd"/>
      <w:r w:rsidRPr="006078C2">
        <w:t xml:space="preserve"> need not be supported.</w:t>
      </w:r>
    </w:p>
    <w:p w14:paraId="45CD67BD" w14:textId="77777777" w:rsidR="004455B9" w:rsidRPr="006078C2" w:rsidRDefault="004455B9" w:rsidP="004455B9">
      <w:pPr>
        <w:pStyle w:val="B1"/>
        <w:ind w:left="0" w:firstLine="284"/>
      </w:pPr>
      <w:r w:rsidRPr="006078C2">
        <w:t>-</w:t>
      </w:r>
      <w:r w:rsidRPr="006078C2">
        <w:tab/>
        <w:t xml:space="preserve">ECDSA is recommended for </w:t>
      </w:r>
      <w:del w:id="32" w:author="Author">
        <w:r w:rsidRPr="006078C2" w:rsidDel="00BA17D7">
          <w:delText>TLS entity</w:delText>
        </w:r>
      </w:del>
      <w:ins w:id="33" w:author="Author">
        <w:r w:rsidRPr="006078C2">
          <w:t>EE</w:t>
        </w:r>
      </w:ins>
      <w:r w:rsidRPr="006078C2">
        <w:t xml:space="preserve"> certificates </w:t>
      </w:r>
      <w:ins w:id="34" w:author="Author">
        <w:r w:rsidRPr="006078C2">
          <w:t>in</w:t>
        </w:r>
      </w:ins>
      <w:del w:id="35" w:author="Author">
        <w:r w:rsidRPr="006078C2" w:rsidDel="00C05830">
          <w:delText>with</w:delText>
        </w:r>
      </w:del>
      <w:r w:rsidRPr="006078C2">
        <w:t xml:space="preserve"> 5GC Service Based Architecture (SBA).</w:t>
      </w:r>
    </w:p>
    <w:p w14:paraId="741194CD" w14:textId="77777777" w:rsidR="004455B9" w:rsidRPr="006078C2" w:rsidRDefault="004455B9" w:rsidP="004455B9">
      <w:pPr>
        <w:pStyle w:val="Heading4"/>
        <w:rPr>
          <w:lang w:val="en-US"/>
        </w:rPr>
      </w:pPr>
      <w:bookmarkStart w:id="36" w:name="_Toc44943915"/>
      <w:bookmarkStart w:id="37" w:name="_Toc145338576"/>
      <w:r w:rsidRPr="006078C2">
        <w:rPr>
          <w:lang w:val="en-US"/>
        </w:rPr>
        <w:t>6.1.3c.3</w:t>
      </w:r>
      <w:r w:rsidRPr="006078C2">
        <w:rPr>
          <w:lang w:val="en-US"/>
        </w:rPr>
        <w:tab/>
        <w:t>NF Certificate profile</w:t>
      </w:r>
      <w:bookmarkEnd w:id="36"/>
      <w:bookmarkEnd w:id="37"/>
    </w:p>
    <w:p w14:paraId="61865FD3" w14:textId="77777777" w:rsidR="004455B9" w:rsidRPr="006078C2" w:rsidRDefault="004455B9" w:rsidP="004455B9">
      <w:pPr>
        <w:keepNext/>
        <w:keepLines/>
      </w:pPr>
      <w:ins w:id="38" w:author="Author">
        <w:r w:rsidRPr="006078C2">
          <w:t>EE</w:t>
        </w:r>
      </w:ins>
      <w:del w:id="39" w:author="Author">
        <w:r w:rsidRPr="006078C2" w:rsidDel="008001AC">
          <w:delText>TLS</w:delText>
        </w:r>
      </w:del>
      <w:r w:rsidRPr="006078C2">
        <w:t xml:space="preserve"> certificates shall be directly signed by the CA in the operator domain that the </w:t>
      </w:r>
      <w:ins w:id="40" w:author="Author">
        <w:r>
          <w:t xml:space="preserve">end </w:t>
        </w:r>
      </w:ins>
      <w:r w:rsidRPr="006078C2">
        <w:t>entity belongs to.</w:t>
      </w:r>
    </w:p>
    <w:p w14:paraId="7B171C75" w14:textId="77777777" w:rsidR="004455B9" w:rsidRPr="006078C2" w:rsidRDefault="004455B9" w:rsidP="004455B9">
      <w:pPr>
        <w:pStyle w:val="NO"/>
      </w:pPr>
      <w:r w:rsidRPr="006078C2">
        <w:t>NOTE:</w:t>
      </w:r>
      <w:r w:rsidRPr="006078C2">
        <w:tab/>
        <w:t xml:space="preserve">RFC 6125 [52] describes guidelines and procedures for representing and verifying the identity of application service using X.509 PKIX certificates with TLS. It mandates use of </w:t>
      </w:r>
      <w:proofErr w:type="spellStart"/>
      <w:r w:rsidRPr="006078C2">
        <w:t>subjectAltName</w:t>
      </w:r>
      <w:proofErr w:type="spellEnd"/>
      <w:r w:rsidRPr="006078C2">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rsidRPr="006078C2">
        <w:t>subjectAltName</w:t>
      </w:r>
      <w:proofErr w:type="spellEnd"/>
      <w:r w:rsidRPr="006078C2">
        <w:t xml:space="preserve"> extension.</w:t>
      </w:r>
    </w:p>
    <w:p w14:paraId="40ABA98B" w14:textId="77777777" w:rsidR="004455B9" w:rsidRPr="006078C2" w:rsidRDefault="004455B9" w:rsidP="004455B9">
      <w:pPr>
        <w:keepNext/>
        <w:keepLines/>
      </w:pPr>
      <w:r w:rsidRPr="006078C2">
        <w:lastRenderedPageBreak/>
        <w:t>In addition to clause 6.1.1 and the provisions of RFC 5280 [14] the following table captures the certificate profile for NF:</w:t>
      </w:r>
    </w:p>
    <w:p w14:paraId="149408D9" w14:textId="77777777" w:rsidR="004455B9" w:rsidRPr="006078C2" w:rsidRDefault="004455B9" w:rsidP="004455B9">
      <w:pPr>
        <w:pStyle w:val="TH"/>
      </w:pPr>
      <w:r w:rsidRPr="006078C2">
        <w:t xml:space="preserve">Table 6.1.3c.3-1: NF </w:t>
      </w:r>
      <w:del w:id="41" w:author="Author">
        <w:r w:rsidRPr="006078C2" w:rsidDel="00D5729B">
          <w:delText>TLS Client and Server Certificate</w:delText>
        </w:r>
      </w:del>
      <w:ins w:id="42" w:author="Author">
        <w:r>
          <w:t>X.509 PKI Certificate</w:t>
        </w:r>
      </w:ins>
      <w:r w:rsidRPr="006078C2">
        <w:t xml:space="preserve"> Profile</w:t>
      </w:r>
      <w:ins w:id="43" w:author="Author">
        <w:r>
          <w:t xml:space="preserve"> for SBA</w:t>
        </w:r>
      </w:ins>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4455B9" w:rsidRPr="006078C2" w14:paraId="1D0650B5" w14:textId="77777777" w:rsidTr="00073AFC">
        <w:tc>
          <w:tcPr>
            <w:tcW w:w="9747" w:type="dxa"/>
            <w:gridSpan w:val="5"/>
            <w:shd w:val="clear" w:color="auto" w:fill="auto"/>
          </w:tcPr>
          <w:p w14:paraId="0E242E06" w14:textId="77777777" w:rsidR="004455B9" w:rsidRPr="006078C2" w:rsidRDefault="004455B9" w:rsidP="00073AFC">
            <w:pPr>
              <w:pStyle w:val="TAH"/>
            </w:pPr>
            <w:r w:rsidRPr="006078C2">
              <w:lastRenderedPageBreak/>
              <w:t xml:space="preserve">NF </w:t>
            </w:r>
            <w:del w:id="44" w:author="Author">
              <w:r w:rsidRPr="006078C2" w:rsidDel="00D5729B">
                <w:delText>TLS Client and Server Certificate</w:delText>
              </w:r>
            </w:del>
            <w:ins w:id="45" w:author="Author">
              <w:r>
                <w:t>X.509 PKI</w:t>
              </w:r>
            </w:ins>
            <w:r w:rsidRPr="006078C2">
              <w:t xml:space="preserve"> </w:t>
            </w:r>
            <w:ins w:id="46" w:author="Author">
              <w:r>
                <w:t xml:space="preserve">Certificate </w:t>
              </w:r>
            </w:ins>
            <w:r w:rsidRPr="006078C2">
              <w:t>Profile</w:t>
            </w:r>
            <w:ins w:id="47" w:author="Author">
              <w:r>
                <w:t xml:space="preserve"> for SBA</w:t>
              </w:r>
            </w:ins>
          </w:p>
        </w:tc>
      </w:tr>
      <w:tr w:rsidR="004455B9" w:rsidRPr="006078C2" w14:paraId="0B2C6CB9" w14:textId="77777777" w:rsidTr="00073AFC">
        <w:tc>
          <w:tcPr>
            <w:tcW w:w="3690" w:type="dxa"/>
            <w:gridSpan w:val="2"/>
            <w:shd w:val="clear" w:color="auto" w:fill="auto"/>
          </w:tcPr>
          <w:p w14:paraId="1652EFE5" w14:textId="77777777" w:rsidR="004455B9" w:rsidRPr="006078C2" w:rsidRDefault="004455B9" w:rsidP="00073AFC">
            <w:pPr>
              <w:pStyle w:val="TAL"/>
            </w:pPr>
            <w:r w:rsidRPr="006078C2">
              <w:t>Version</w:t>
            </w:r>
          </w:p>
        </w:tc>
        <w:tc>
          <w:tcPr>
            <w:tcW w:w="6057" w:type="dxa"/>
            <w:gridSpan w:val="3"/>
            <w:shd w:val="clear" w:color="auto" w:fill="auto"/>
          </w:tcPr>
          <w:p w14:paraId="06C9EA41" w14:textId="77777777" w:rsidR="004455B9" w:rsidRPr="006078C2" w:rsidRDefault="004455B9" w:rsidP="00073AFC">
            <w:pPr>
              <w:pStyle w:val="TAL"/>
            </w:pPr>
            <w:r w:rsidRPr="006078C2">
              <w:t>v3</w:t>
            </w:r>
          </w:p>
        </w:tc>
      </w:tr>
      <w:tr w:rsidR="004455B9" w:rsidRPr="006078C2" w14:paraId="1F93D1D1" w14:textId="77777777" w:rsidTr="00073AFC">
        <w:tc>
          <w:tcPr>
            <w:tcW w:w="3690" w:type="dxa"/>
            <w:gridSpan w:val="2"/>
            <w:shd w:val="clear" w:color="auto" w:fill="auto"/>
          </w:tcPr>
          <w:p w14:paraId="4253B605" w14:textId="77777777" w:rsidR="004455B9" w:rsidRPr="006078C2" w:rsidRDefault="004455B9" w:rsidP="00073AFC">
            <w:pPr>
              <w:pStyle w:val="TAL"/>
            </w:pPr>
            <w:r w:rsidRPr="006078C2">
              <w:t>Serial Number</w:t>
            </w:r>
          </w:p>
        </w:tc>
        <w:tc>
          <w:tcPr>
            <w:tcW w:w="6057" w:type="dxa"/>
            <w:gridSpan w:val="3"/>
            <w:shd w:val="clear" w:color="auto" w:fill="auto"/>
          </w:tcPr>
          <w:p w14:paraId="207ABC3A" w14:textId="77777777" w:rsidR="004455B9" w:rsidRPr="006078C2" w:rsidRDefault="004455B9" w:rsidP="00073AFC">
            <w:pPr>
              <w:pStyle w:val="TAL"/>
            </w:pPr>
            <w:r w:rsidRPr="006078C2">
              <w:t>Unique Positive Integer in the context of the issuing Root CA and not longer than 20 octets.</w:t>
            </w:r>
          </w:p>
        </w:tc>
      </w:tr>
      <w:tr w:rsidR="004455B9" w:rsidRPr="006078C2" w14:paraId="2B414113" w14:textId="77777777" w:rsidTr="00073AFC">
        <w:tc>
          <w:tcPr>
            <w:tcW w:w="3690" w:type="dxa"/>
            <w:gridSpan w:val="2"/>
            <w:shd w:val="clear" w:color="auto" w:fill="auto"/>
          </w:tcPr>
          <w:p w14:paraId="04E5031D" w14:textId="77777777" w:rsidR="004455B9" w:rsidRPr="006078C2" w:rsidRDefault="004455B9" w:rsidP="00073AFC">
            <w:pPr>
              <w:pStyle w:val="TAL"/>
            </w:pPr>
            <w:r w:rsidRPr="006078C2">
              <w:t>Subject DN</w:t>
            </w:r>
          </w:p>
        </w:tc>
        <w:tc>
          <w:tcPr>
            <w:tcW w:w="6057" w:type="dxa"/>
            <w:gridSpan w:val="3"/>
            <w:shd w:val="clear" w:color="auto" w:fill="auto"/>
          </w:tcPr>
          <w:p w14:paraId="60B52E40" w14:textId="77777777" w:rsidR="004455B9" w:rsidRPr="006078C2" w:rsidRDefault="004455B9" w:rsidP="00073AFC">
            <w:pPr>
              <w:pStyle w:val="TAL"/>
            </w:pPr>
            <w:r w:rsidRPr="006078C2">
              <w:t>C=&lt;Country&gt;</w:t>
            </w:r>
          </w:p>
          <w:p w14:paraId="21BC285D" w14:textId="77777777" w:rsidR="004455B9" w:rsidRPr="006078C2" w:rsidRDefault="004455B9" w:rsidP="00073AFC">
            <w:pPr>
              <w:pStyle w:val="TAL"/>
            </w:pPr>
            <w:r w:rsidRPr="006078C2">
              <w:t>O= Home Domain Name (e.g., in "5gc.mnc&lt;MNC&gt;.mcc&lt;MCC&gt;.3gppnetwork.org" format) as defined in clause 28.2 of TS 23.003 [55])</w:t>
            </w:r>
          </w:p>
          <w:p w14:paraId="4A654CD4" w14:textId="77777777" w:rsidR="004455B9" w:rsidRPr="006078C2" w:rsidRDefault="004455B9" w:rsidP="00073AFC">
            <w:pPr>
              <w:pStyle w:val="TAL"/>
              <w:rPr>
                <w:b/>
                <w:bCs/>
                <w:color w:val="FF0000"/>
              </w:rPr>
            </w:pPr>
          </w:p>
        </w:tc>
      </w:tr>
      <w:tr w:rsidR="004455B9" w:rsidRPr="006078C2" w14:paraId="7CAD7AB4" w14:textId="77777777" w:rsidTr="00073AFC">
        <w:tc>
          <w:tcPr>
            <w:tcW w:w="3690" w:type="dxa"/>
            <w:gridSpan w:val="2"/>
            <w:shd w:val="clear" w:color="auto" w:fill="auto"/>
          </w:tcPr>
          <w:p w14:paraId="016A4A80" w14:textId="77777777" w:rsidR="004455B9" w:rsidRPr="006078C2" w:rsidRDefault="004455B9" w:rsidP="00073AFC">
            <w:pPr>
              <w:pStyle w:val="TAL"/>
            </w:pPr>
            <w:r w:rsidRPr="006078C2">
              <w:t>Validity Period</w:t>
            </w:r>
          </w:p>
        </w:tc>
        <w:tc>
          <w:tcPr>
            <w:tcW w:w="6057" w:type="dxa"/>
            <w:gridSpan w:val="3"/>
            <w:shd w:val="clear" w:color="auto" w:fill="auto"/>
          </w:tcPr>
          <w:p w14:paraId="65B8C6BF" w14:textId="77777777" w:rsidR="004455B9" w:rsidRPr="006078C2" w:rsidRDefault="004455B9" w:rsidP="00073AFC">
            <w:pPr>
              <w:pStyle w:val="TAL"/>
            </w:pPr>
            <w:r w:rsidRPr="006078C2">
              <w:t>3 years or less</w:t>
            </w:r>
          </w:p>
        </w:tc>
      </w:tr>
      <w:tr w:rsidR="004455B9" w:rsidRPr="006078C2" w14:paraId="4C9D2D98" w14:textId="77777777" w:rsidTr="00073AFC">
        <w:tc>
          <w:tcPr>
            <w:tcW w:w="3690" w:type="dxa"/>
            <w:gridSpan w:val="2"/>
            <w:shd w:val="clear" w:color="auto" w:fill="auto"/>
          </w:tcPr>
          <w:p w14:paraId="26495795" w14:textId="77777777" w:rsidR="004455B9" w:rsidRPr="006078C2" w:rsidRDefault="004455B9" w:rsidP="00073AFC">
            <w:pPr>
              <w:pStyle w:val="TAL"/>
            </w:pPr>
            <w:r w:rsidRPr="006078C2">
              <w:t xml:space="preserve">Signature </w:t>
            </w:r>
          </w:p>
        </w:tc>
        <w:tc>
          <w:tcPr>
            <w:tcW w:w="6057" w:type="dxa"/>
            <w:gridSpan w:val="3"/>
            <w:shd w:val="clear" w:color="auto" w:fill="auto"/>
          </w:tcPr>
          <w:p w14:paraId="66B1C345" w14:textId="77777777" w:rsidR="004455B9" w:rsidRPr="006078C2" w:rsidRDefault="004455B9" w:rsidP="00073AFC">
            <w:pPr>
              <w:pStyle w:val="TAL"/>
            </w:pPr>
            <w:r w:rsidRPr="006078C2">
              <w:t>See clause 6.1.1 for the list of supported signature algorithms.</w:t>
            </w:r>
          </w:p>
        </w:tc>
      </w:tr>
      <w:tr w:rsidR="004455B9" w:rsidRPr="006078C2" w14:paraId="6295391F" w14:textId="77777777" w:rsidTr="00073AFC">
        <w:trPr>
          <w:trHeight w:val="70"/>
        </w:trPr>
        <w:tc>
          <w:tcPr>
            <w:tcW w:w="3690" w:type="dxa"/>
            <w:gridSpan w:val="2"/>
            <w:shd w:val="clear" w:color="auto" w:fill="auto"/>
          </w:tcPr>
          <w:p w14:paraId="44EAFFE7" w14:textId="77777777" w:rsidR="004455B9" w:rsidRPr="006078C2" w:rsidRDefault="004455B9" w:rsidP="00073AFC">
            <w:pPr>
              <w:pStyle w:val="TAL"/>
            </w:pPr>
            <w:r w:rsidRPr="006078C2">
              <w:t xml:space="preserve">Subject Public Key Info </w:t>
            </w:r>
          </w:p>
        </w:tc>
        <w:tc>
          <w:tcPr>
            <w:tcW w:w="6057" w:type="dxa"/>
            <w:gridSpan w:val="3"/>
            <w:shd w:val="clear" w:color="auto" w:fill="auto"/>
          </w:tcPr>
          <w:p w14:paraId="0668190A" w14:textId="77777777" w:rsidR="004455B9" w:rsidRPr="006078C2" w:rsidRDefault="004455B9" w:rsidP="00073AFC">
            <w:pPr>
              <w:pStyle w:val="TAL"/>
            </w:pPr>
            <w:r w:rsidRPr="006078C2">
              <w:t>See clause 6.1.1 for the list of supported public key types.</w:t>
            </w:r>
          </w:p>
        </w:tc>
      </w:tr>
      <w:tr w:rsidR="004455B9" w:rsidRPr="006078C2" w14:paraId="3553B417" w14:textId="77777777" w:rsidTr="00073AFC">
        <w:tc>
          <w:tcPr>
            <w:tcW w:w="2250" w:type="dxa"/>
            <w:shd w:val="clear" w:color="auto" w:fill="auto"/>
          </w:tcPr>
          <w:p w14:paraId="11BD45B6" w14:textId="77777777" w:rsidR="004455B9" w:rsidRPr="006078C2" w:rsidRDefault="004455B9" w:rsidP="00073AFC">
            <w:pPr>
              <w:pStyle w:val="TAH"/>
            </w:pPr>
            <w:r w:rsidRPr="006078C2">
              <w:t>Extensions</w:t>
            </w:r>
          </w:p>
        </w:tc>
        <w:tc>
          <w:tcPr>
            <w:tcW w:w="1440" w:type="dxa"/>
            <w:shd w:val="clear" w:color="auto" w:fill="auto"/>
          </w:tcPr>
          <w:p w14:paraId="25281CBA" w14:textId="77777777" w:rsidR="004455B9" w:rsidRPr="006078C2" w:rsidRDefault="004455B9" w:rsidP="00073AFC">
            <w:pPr>
              <w:pStyle w:val="TAH"/>
            </w:pPr>
            <w:r w:rsidRPr="006078C2">
              <w:t>OID</w:t>
            </w:r>
          </w:p>
        </w:tc>
        <w:tc>
          <w:tcPr>
            <w:tcW w:w="1272" w:type="dxa"/>
            <w:shd w:val="clear" w:color="auto" w:fill="auto"/>
          </w:tcPr>
          <w:p w14:paraId="0EE2DB99" w14:textId="77777777" w:rsidR="004455B9" w:rsidRPr="006078C2" w:rsidRDefault="004455B9" w:rsidP="00073AFC">
            <w:pPr>
              <w:pStyle w:val="TAH"/>
            </w:pPr>
            <w:r w:rsidRPr="006078C2">
              <w:t>Mandatory</w:t>
            </w:r>
          </w:p>
        </w:tc>
        <w:tc>
          <w:tcPr>
            <w:tcW w:w="1134" w:type="dxa"/>
            <w:shd w:val="clear" w:color="auto" w:fill="auto"/>
          </w:tcPr>
          <w:p w14:paraId="300F2FC2" w14:textId="77777777" w:rsidR="004455B9" w:rsidRPr="006078C2" w:rsidRDefault="004455B9" w:rsidP="00073AFC">
            <w:pPr>
              <w:pStyle w:val="TAH"/>
            </w:pPr>
            <w:r w:rsidRPr="006078C2">
              <w:t>Criticality</w:t>
            </w:r>
          </w:p>
        </w:tc>
        <w:tc>
          <w:tcPr>
            <w:tcW w:w="3651" w:type="dxa"/>
            <w:shd w:val="clear" w:color="auto" w:fill="auto"/>
          </w:tcPr>
          <w:p w14:paraId="51A801A3" w14:textId="77777777" w:rsidR="004455B9" w:rsidRPr="006078C2" w:rsidRDefault="004455B9" w:rsidP="00073AFC">
            <w:pPr>
              <w:pStyle w:val="TAH"/>
            </w:pPr>
            <w:r w:rsidRPr="006078C2">
              <w:t>Value</w:t>
            </w:r>
          </w:p>
        </w:tc>
      </w:tr>
      <w:tr w:rsidR="004455B9" w:rsidRPr="006078C2" w14:paraId="1CE80EAB" w14:textId="77777777" w:rsidTr="00073AFC">
        <w:tc>
          <w:tcPr>
            <w:tcW w:w="2250" w:type="dxa"/>
            <w:vMerge w:val="restart"/>
            <w:shd w:val="clear" w:color="auto" w:fill="auto"/>
          </w:tcPr>
          <w:p w14:paraId="6730A314" w14:textId="77777777" w:rsidR="004455B9" w:rsidRPr="006078C2" w:rsidRDefault="004455B9" w:rsidP="00073AFC">
            <w:pPr>
              <w:pStyle w:val="TAL"/>
            </w:pPr>
            <w:proofErr w:type="spellStart"/>
            <w:r w:rsidRPr="006078C2">
              <w:t>keyUsage</w:t>
            </w:r>
            <w:proofErr w:type="spellEnd"/>
          </w:p>
        </w:tc>
        <w:tc>
          <w:tcPr>
            <w:tcW w:w="1440" w:type="dxa"/>
            <w:vMerge w:val="restart"/>
            <w:shd w:val="clear" w:color="auto" w:fill="auto"/>
          </w:tcPr>
          <w:p w14:paraId="4FED3678" w14:textId="77777777" w:rsidR="004455B9" w:rsidRPr="006078C2" w:rsidRDefault="004455B9" w:rsidP="00073AFC">
            <w:pPr>
              <w:pStyle w:val="TAL"/>
            </w:pPr>
            <w:r w:rsidRPr="006078C2">
              <w:t>{id-</w:t>
            </w:r>
            <w:proofErr w:type="spellStart"/>
            <w:r w:rsidRPr="006078C2">
              <w:t>ce</w:t>
            </w:r>
            <w:proofErr w:type="spellEnd"/>
            <w:r w:rsidRPr="006078C2">
              <w:t xml:space="preserve"> 15}</w:t>
            </w:r>
          </w:p>
        </w:tc>
        <w:tc>
          <w:tcPr>
            <w:tcW w:w="1272" w:type="dxa"/>
            <w:vMerge w:val="restart"/>
            <w:shd w:val="clear" w:color="auto" w:fill="auto"/>
          </w:tcPr>
          <w:p w14:paraId="5A4F6B44" w14:textId="77777777" w:rsidR="004455B9" w:rsidRPr="006078C2" w:rsidRDefault="004455B9" w:rsidP="00073AFC">
            <w:pPr>
              <w:pStyle w:val="TAL"/>
            </w:pPr>
            <w:r w:rsidRPr="006078C2">
              <w:t>TRUE</w:t>
            </w:r>
          </w:p>
        </w:tc>
        <w:tc>
          <w:tcPr>
            <w:tcW w:w="1134" w:type="dxa"/>
            <w:vMerge w:val="restart"/>
            <w:shd w:val="clear" w:color="auto" w:fill="auto"/>
          </w:tcPr>
          <w:p w14:paraId="33D2E918" w14:textId="77777777" w:rsidR="004455B9" w:rsidRPr="006078C2" w:rsidRDefault="004455B9" w:rsidP="00073AFC">
            <w:pPr>
              <w:pStyle w:val="TAL"/>
            </w:pPr>
            <w:r w:rsidRPr="006078C2">
              <w:t>TRUE</w:t>
            </w:r>
          </w:p>
        </w:tc>
        <w:tc>
          <w:tcPr>
            <w:tcW w:w="3651" w:type="dxa"/>
            <w:shd w:val="clear" w:color="auto" w:fill="auto"/>
          </w:tcPr>
          <w:p w14:paraId="3D450BF2" w14:textId="77777777" w:rsidR="004455B9" w:rsidRPr="006078C2" w:rsidRDefault="004455B9" w:rsidP="00073AFC">
            <w:pPr>
              <w:pStyle w:val="TAL"/>
            </w:pPr>
            <w:proofErr w:type="spellStart"/>
            <w:r w:rsidRPr="006078C2">
              <w:t>digitalSignature</w:t>
            </w:r>
            <w:proofErr w:type="spellEnd"/>
            <w:r w:rsidRPr="006078C2">
              <w:t xml:space="preserve"> for TLS clients and servers</w:t>
            </w:r>
          </w:p>
        </w:tc>
      </w:tr>
      <w:tr w:rsidR="004455B9" w:rsidRPr="006078C2" w14:paraId="6EE28A0E" w14:textId="77777777" w:rsidTr="00073AFC">
        <w:tc>
          <w:tcPr>
            <w:tcW w:w="2250" w:type="dxa"/>
            <w:vMerge/>
            <w:shd w:val="clear" w:color="auto" w:fill="auto"/>
          </w:tcPr>
          <w:p w14:paraId="0D87821A" w14:textId="77777777" w:rsidR="004455B9" w:rsidRPr="006078C2" w:rsidRDefault="004455B9" w:rsidP="00073AFC">
            <w:pPr>
              <w:pStyle w:val="TAL"/>
            </w:pPr>
          </w:p>
        </w:tc>
        <w:tc>
          <w:tcPr>
            <w:tcW w:w="1440" w:type="dxa"/>
            <w:vMerge/>
            <w:shd w:val="clear" w:color="auto" w:fill="auto"/>
          </w:tcPr>
          <w:p w14:paraId="2296D9F7" w14:textId="77777777" w:rsidR="004455B9" w:rsidRPr="006078C2" w:rsidRDefault="004455B9" w:rsidP="00073AFC">
            <w:pPr>
              <w:pStyle w:val="TAL"/>
            </w:pPr>
          </w:p>
        </w:tc>
        <w:tc>
          <w:tcPr>
            <w:tcW w:w="1272" w:type="dxa"/>
            <w:vMerge/>
            <w:shd w:val="clear" w:color="auto" w:fill="auto"/>
          </w:tcPr>
          <w:p w14:paraId="1034AD41" w14:textId="77777777" w:rsidR="004455B9" w:rsidRPr="006078C2" w:rsidRDefault="004455B9" w:rsidP="00073AFC">
            <w:pPr>
              <w:pStyle w:val="TAL"/>
            </w:pPr>
          </w:p>
        </w:tc>
        <w:tc>
          <w:tcPr>
            <w:tcW w:w="1134" w:type="dxa"/>
            <w:vMerge/>
            <w:shd w:val="clear" w:color="auto" w:fill="auto"/>
          </w:tcPr>
          <w:p w14:paraId="4FE745E4" w14:textId="77777777" w:rsidR="004455B9" w:rsidRPr="006078C2" w:rsidRDefault="004455B9" w:rsidP="00073AFC">
            <w:pPr>
              <w:pStyle w:val="TAL"/>
            </w:pPr>
          </w:p>
        </w:tc>
        <w:tc>
          <w:tcPr>
            <w:tcW w:w="3651" w:type="dxa"/>
            <w:shd w:val="clear" w:color="auto" w:fill="auto"/>
          </w:tcPr>
          <w:p w14:paraId="76712D44" w14:textId="77777777" w:rsidR="004455B9" w:rsidRPr="006078C2" w:rsidRDefault="004455B9" w:rsidP="00073AFC">
            <w:pPr>
              <w:pStyle w:val="TAL"/>
            </w:pPr>
            <w:proofErr w:type="spellStart"/>
            <w:ins w:id="48" w:author="Author">
              <w:r>
                <w:t>digitalSignature</w:t>
              </w:r>
              <w:proofErr w:type="spellEnd"/>
              <w:r>
                <w:t xml:space="preserve"> for JWS signing keys in OAuth 2.0 with JWT access tokens and CCA tokens. </w:t>
              </w:r>
              <w:r>
                <w:br/>
              </w:r>
              <w:proofErr w:type="spellStart"/>
              <w:r>
                <w:t>nonRepudiation</w:t>
              </w:r>
              <w:proofErr w:type="spellEnd"/>
              <w:r>
                <w:t xml:space="preserve"> (also know</w:t>
              </w:r>
              <w:del w:id="49" w:author="Author">
                <w:r w:rsidDel="003D431C">
                  <w:delText>s</w:delText>
                </w:r>
              </w:del>
              <w:r>
                <w:t>n as “</w:t>
              </w:r>
              <w:proofErr w:type="spellStart"/>
              <w:r>
                <w:t>contentCommitment</w:t>
              </w:r>
              <w:proofErr w:type="spellEnd"/>
              <w:r>
                <w:t xml:space="preserve">) is optional when </w:t>
              </w:r>
              <w:proofErr w:type="spellStart"/>
              <w:r>
                <w:t>digitalSignature</w:t>
              </w:r>
              <w:proofErr w:type="spellEnd"/>
              <w:r>
                <w:t xml:space="preserve"> is used instead</w:t>
              </w:r>
              <w:del w:id="50" w:author="Author">
                <w:r w:rsidDel="003D431C">
                  <w:delText>in these cases</w:delText>
                </w:r>
              </w:del>
              <w:r>
                <w:t xml:space="preserve">. </w:t>
              </w:r>
            </w:ins>
          </w:p>
        </w:tc>
      </w:tr>
      <w:tr w:rsidR="004455B9" w:rsidRPr="006078C2" w14:paraId="5ABA7A5B" w14:textId="77777777" w:rsidTr="00073AFC">
        <w:trPr>
          <w:ins w:id="51" w:author="Author"/>
        </w:trPr>
        <w:tc>
          <w:tcPr>
            <w:tcW w:w="2250" w:type="dxa"/>
            <w:vMerge/>
            <w:shd w:val="clear" w:color="auto" w:fill="auto"/>
          </w:tcPr>
          <w:p w14:paraId="03D71AC6" w14:textId="77777777" w:rsidR="004455B9" w:rsidRPr="006078C2" w:rsidRDefault="004455B9" w:rsidP="00073AFC">
            <w:pPr>
              <w:pStyle w:val="TAL"/>
              <w:rPr>
                <w:ins w:id="52" w:author="Author"/>
              </w:rPr>
            </w:pPr>
          </w:p>
        </w:tc>
        <w:tc>
          <w:tcPr>
            <w:tcW w:w="1440" w:type="dxa"/>
            <w:vMerge/>
            <w:shd w:val="clear" w:color="auto" w:fill="auto"/>
          </w:tcPr>
          <w:p w14:paraId="6E2ACFC1" w14:textId="77777777" w:rsidR="004455B9" w:rsidRPr="006078C2" w:rsidRDefault="004455B9" w:rsidP="00073AFC">
            <w:pPr>
              <w:pStyle w:val="TAL"/>
              <w:rPr>
                <w:ins w:id="53" w:author="Author"/>
              </w:rPr>
            </w:pPr>
          </w:p>
        </w:tc>
        <w:tc>
          <w:tcPr>
            <w:tcW w:w="1272" w:type="dxa"/>
            <w:vMerge/>
            <w:shd w:val="clear" w:color="auto" w:fill="auto"/>
          </w:tcPr>
          <w:p w14:paraId="7B71174C" w14:textId="77777777" w:rsidR="004455B9" w:rsidRPr="006078C2" w:rsidRDefault="004455B9" w:rsidP="00073AFC">
            <w:pPr>
              <w:pStyle w:val="TAL"/>
              <w:rPr>
                <w:ins w:id="54" w:author="Author"/>
              </w:rPr>
            </w:pPr>
          </w:p>
        </w:tc>
        <w:tc>
          <w:tcPr>
            <w:tcW w:w="1134" w:type="dxa"/>
            <w:vMerge/>
            <w:shd w:val="clear" w:color="auto" w:fill="auto"/>
          </w:tcPr>
          <w:p w14:paraId="3C97A5F0" w14:textId="77777777" w:rsidR="004455B9" w:rsidRPr="006078C2" w:rsidRDefault="004455B9" w:rsidP="00073AFC">
            <w:pPr>
              <w:pStyle w:val="TAL"/>
              <w:rPr>
                <w:ins w:id="55" w:author="Author"/>
              </w:rPr>
            </w:pPr>
          </w:p>
        </w:tc>
        <w:tc>
          <w:tcPr>
            <w:tcW w:w="3651" w:type="dxa"/>
            <w:shd w:val="clear" w:color="auto" w:fill="auto"/>
          </w:tcPr>
          <w:p w14:paraId="20C5AE3F" w14:textId="77777777" w:rsidR="004455B9" w:rsidRDefault="004455B9" w:rsidP="00073AFC">
            <w:pPr>
              <w:pStyle w:val="TAL"/>
              <w:rPr>
                <w:ins w:id="56" w:author="Author"/>
              </w:rPr>
            </w:pPr>
            <w:proofErr w:type="spellStart"/>
            <w:ins w:id="57" w:author="Author">
              <w:r>
                <w:t>keyEncipherment</w:t>
              </w:r>
              <w:proofErr w:type="spellEnd"/>
              <w:r>
                <w:t xml:space="preserve"> for secret key encryption with JSON objects in HTTP messages (JWE)</w:t>
              </w:r>
            </w:ins>
          </w:p>
        </w:tc>
      </w:tr>
      <w:tr w:rsidR="004455B9" w:rsidRPr="006078C2" w14:paraId="4B5EED5B" w14:textId="77777777" w:rsidTr="00073AFC">
        <w:tc>
          <w:tcPr>
            <w:tcW w:w="2250" w:type="dxa"/>
            <w:vMerge w:val="restart"/>
            <w:shd w:val="clear" w:color="auto" w:fill="auto"/>
          </w:tcPr>
          <w:p w14:paraId="3EF4DC3C" w14:textId="77777777" w:rsidR="004455B9" w:rsidRPr="006078C2" w:rsidRDefault="004455B9" w:rsidP="00073AFC">
            <w:pPr>
              <w:pStyle w:val="TAL"/>
            </w:pPr>
            <w:proofErr w:type="spellStart"/>
            <w:r w:rsidRPr="006078C2">
              <w:t>extendedKeyUsage</w:t>
            </w:r>
            <w:proofErr w:type="spellEnd"/>
          </w:p>
        </w:tc>
        <w:tc>
          <w:tcPr>
            <w:tcW w:w="1440" w:type="dxa"/>
            <w:vMerge w:val="restart"/>
            <w:shd w:val="clear" w:color="auto" w:fill="auto"/>
          </w:tcPr>
          <w:p w14:paraId="52B1C835" w14:textId="77777777" w:rsidR="004455B9" w:rsidRPr="006078C2" w:rsidRDefault="004455B9" w:rsidP="00073AFC">
            <w:pPr>
              <w:pStyle w:val="TAL"/>
            </w:pPr>
            <w:r w:rsidRPr="006078C2">
              <w:t>{id-</w:t>
            </w:r>
            <w:proofErr w:type="spellStart"/>
            <w:r w:rsidRPr="006078C2">
              <w:t>ce</w:t>
            </w:r>
            <w:proofErr w:type="spellEnd"/>
            <w:r w:rsidRPr="006078C2">
              <w:t xml:space="preserve"> 37}</w:t>
            </w:r>
          </w:p>
        </w:tc>
        <w:tc>
          <w:tcPr>
            <w:tcW w:w="1272" w:type="dxa"/>
            <w:vMerge w:val="restart"/>
            <w:shd w:val="clear" w:color="auto" w:fill="auto"/>
          </w:tcPr>
          <w:p w14:paraId="095A6E00" w14:textId="77777777" w:rsidR="004455B9" w:rsidRPr="006078C2" w:rsidRDefault="004455B9" w:rsidP="00073AFC">
            <w:pPr>
              <w:pStyle w:val="TAL"/>
            </w:pPr>
            <w:r w:rsidRPr="006078C2">
              <w:t>TRUE</w:t>
            </w:r>
          </w:p>
        </w:tc>
        <w:tc>
          <w:tcPr>
            <w:tcW w:w="1134" w:type="dxa"/>
            <w:vMerge w:val="restart"/>
            <w:shd w:val="clear" w:color="auto" w:fill="auto"/>
          </w:tcPr>
          <w:p w14:paraId="6D3ABA2F" w14:textId="77777777" w:rsidR="004455B9" w:rsidRPr="006078C2" w:rsidRDefault="004455B9" w:rsidP="00073AFC">
            <w:pPr>
              <w:pStyle w:val="TAL"/>
            </w:pPr>
            <w:r w:rsidRPr="006078C2">
              <w:t>FALSE</w:t>
            </w:r>
          </w:p>
        </w:tc>
        <w:tc>
          <w:tcPr>
            <w:tcW w:w="3651" w:type="dxa"/>
            <w:shd w:val="clear" w:color="auto" w:fill="auto"/>
          </w:tcPr>
          <w:p w14:paraId="01058228" w14:textId="77777777" w:rsidR="004455B9" w:rsidRPr="006078C2" w:rsidRDefault="004455B9" w:rsidP="00073AFC">
            <w:pPr>
              <w:pStyle w:val="TAL"/>
            </w:pPr>
            <w:r w:rsidRPr="006078C2">
              <w:t>id-</w:t>
            </w:r>
            <w:proofErr w:type="spellStart"/>
            <w:r w:rsidRPr="006078C2">
              <w:t>kp</w:t>
            </w:r>
            <w:proofErr w:type="spellEnd"/>
            <w:r w:rsidRPr="006078C2">
              <w:t>-</w:t>
            </w:r>
            <w:proofErr w:type="spellStart"/>
            <w:r w:rsidRPr="006078C2">
              <w:t>clientAuth</w:t>
            </w:r>
            <w:proofErr w:type="spellEnd"/>
            <w:r w:rsidRPr="006078C2">
              <w:t xml:space="preserve"> TLS clients </w:t>
            </w:r>
          </w:p>
        </w:tc>
      </w:tr>
      <w:tr w:rsidR="004455B9" w:rsidRPr="006078C2" w14:paraId="36129D13" w14:textId="77777777" w:rsidTr="00073AFC">
        <w:tc>
          <w:tcPr>
            <w:tcW w:w="2250" w:type="dxa"/>
            <w:vMerge/>
            <w:shd w:val="clear" w:color="auto" w:fill="auto"/>
          </w:tcPr>
          <w:p w14:paraId="13C49813" w14:textId="77777777" w:rsidR="004455B9" w:rsidRPr="006078C2" w:rsidRDefault="004455B9" w:rsidP="00073AFC">
            <w:pPr>
              <w:pStyle w:val="TAL"/>
            </w:pPr>
          </w:p>
        </w:tc>
        <w:tc>
          <w:tcPr>
            <w:tcW w:w="1440" w:type="dxa"/>
            <w:vMerge/>
            <w:shd w:val="clear" w:color="auto" w:fill="auto"/>
          </w:tcPr>
          <w:p w14:paraId="780AD1F0" w14:textId="77777777" w:rsidR="004455B9" w:rsidRPr="006078C2" w:rsidRDefault="004455B9" w:rsidP="00073AFC">
            <w:pPr>
              <w:pStyle w:val="TAL"/>
            </w:pPr>
          </w:p>
        </w:tc>
        <w:tc>
          <w:tcPr>
            <w:tcW w:w="1272" w:type="dxa"/>
            <w:vMerge/>
            <w:shd w:val="clear" w:color="auto" w:fill="auto"/>
          </w:tcPr>
          <w:p w14:paraId="5224D780" w14:textId="77777777" w:rsidR="004455B9" w:rsidRPr="006078C2" w:rsidRDefault="004455B9" w:rsidP="00073AFC">
            <w:pPr>
              <w:pStyle w:val="TAL"/>
            </w:pPr>
          </w:p>
        </w:tc>
        <w:tc>
          <w:tcPr>
            <w:tcW w:w="1134" w:type="dxa"/>
            <w:vMerge/>
            <w:shd w:val="clear" w:color="auto" w:fill="auto"/>
          </w:tcPr>
          <w:p w14:paraId="6A6C3851" w14:textId="77777777" w:rsidR="004455B9" w:rsidRPr="006078C2" w:rsidRDefault="004455B9" w:rsidP="00073AFC">
            <w:pPr>
              <w:pStyle w:val="TAL"/>
            </w:pPr>
          </w:p>
        </w:tc>
        <w:tc>
          <w:tcPr>
            <w:tcW w:w="3651" w:type="dxa"/>
            <w:shd w:val="clear" w:color="auto" w:fill="auto"/>
          </w:tcPr>
          <w:p w14:paraId="54B96E11" w14:textId="77777777" w:rsidR="004455B9" w:rsidRPr="006078C2" w:rsidRDefault="004455B9" w:rsidP="00073AFC">
            <w:pPr>
              <w:pStyle w:val="TAL"/>
            </w:pPr>
            <w:r w:rsidRPr="006078C2">
              <w:t>id-</w:t>
            </w:r>
            <w:proofErr w:type="spellStart"/>
            <w:r w:rsidRPr="006078C2">
              <w:t>kp</w:t>
            </w:r>
            <w:proofErr w:type="spellEnd"/>
            <w:r w:rsidRPr="006078C2">
              <w:t>-</w:t>
            </w:r>
            <w:proofErr w:type="spellStart"/>
            <w:r w:rsidRPr="006078C2">
              <w:t>serverAuth</w:t>
            </w:r>
            <w:proofErr w:type="spellEnd"/>
            <w:r w:rsidRPr="006078C2">
              <w:t xml:space="preserve"> for TLS servers  </w:t>
            </w:r>
          </w:p>
          <w:p w14:paraId="68C05891" w14:textId="77777777" w:rsidR="004455B9" w:rsidRPr="006078C2" w:rsidRDefault="004455B9" w:rsidP="00073AFC">
            <w:pPr>
              <w:pStyle w:val="TAL"/>
            </w:pPr>
            <w:r w:rsidRPr="006078C2">
              <w:t>NF that may be both client and server shall have both OIDs set.</w:t>
            </w:r>
          </w:p>
        </w:tc>
      </w:tr>
      <w:tr w:rsidR="004455B9" w:rsidRPr="006078C2" w14:paraId="35BCDFB5" w14:textId="77777777" w:rsidTr="00073AFC">
        <w:trPr>
          <w:ins w:id="58" w:author="Author"/>
        </w:trPr>
        <w:tc>
          <w:tcPr>
            <w:tcW w:w="2250" w:type="dxa"/>
            <w:vMerge/>
            <w:shd w:val="clear" w:color="auto" w:fill="auto"/>
          </w:tcPr>
          <w:p w14:paraId="0320B90C" w14:textId="77777777" w:rsidR="004455B9" w:rsidRPr="006078C2" w:rsidRDefault="004455B9" w:rsidP="00073AFC">
            <w:pPr>
              <w:pStyle w:val="TAL"/>
              <w:rPr>
                <w:ins w:id="59" w:author="Author"/>
              </w:rPr>
            </w:pPr>
          </w:p>
        </w:tc>
        <w:tc>
          <w:tcPr>
            <w:tcW w:w="1440" w:type="dxa"/>
            <w:vMerge/>
            <w:shd w:val="clear" w:color="auto" w:fill="auto"/>
          </w:tcPr>
          <w:p w14:paraId="1967BE5B" w14:textId="77777777" w:rsidR="004455B9" w:rsidRPr="006078C2" w:rsidRDefault="004455B9" w:rsidP="00073AFC">
            <w:pPr>
              <w:pStyle w:val="TAL"/>
              <w:rPr>
                <w:ins w:id="60" w:author="Author"/>
              </w:rPr>
            </w:pPr>
          </w:p>
        </w:tc>
        <w:tc>
          <w:tcPr>
            <w:tcW w:w="1272" w:type="dxa"/>
            <w:vMerge/>
            <w:shd w:val="clear" w:color="auto" w:fill="auto"/>
          </w:tcPr>
          <w:p w14:paraId="3BFE56FE" w14:textId="77777777" w:rsidR="004455B9" w:rsidRPr="006078C2" w:rsidRDefault="004455B9" w:rsidP="00073AFC">
            <w:pPr>
              <w:pStyle w:val="TAL"/>
              <w:rPr>
                <w:ins w:id="61" w:author="Author"/>
              </w:rPr>
            </w:pPr>
          </w:p>
        </w:tc>
        <w:tc>
          <w:tcPr>
            <w:tcW w:w="1134" w:type="dxa"/>
            <w:vMerge/>
            <w:shd w:val="clear" w:color="auto" w:fill="auto"/>
          </w:tcPr>
          <w:p w14:paraId="275C2604" w14:textId="77777777" w:rsidR="004455B9" w:rsidRPr="006078C2" w:rsidRDefault="004455B9" w:rsidP="00073AFC">
            <w:pPr>
              <w:pStyle w:val="TAL"/>
              <w:rPr>
                <w:ins w:id="62" w:author="Author"/>
              </w:rPr>
            </w:pPr>
          </w:p>
        </w:tc>
        <w:tc>
          <w:tcPr>
            <w:tcW w:w="3651" w:type="dxa"/>
            <w:shd w:val="clear" w:color="auto" w:fill="auto"/>
          </w:tcPr>
          <w:p w14:paraId="152B35D5" w14:textId="77777777" w:rsidR="004455B9" w:rsidRPr="006078C2" w:rsidRDefault="004455B9" w:rsidP="00073AFC">
            <w:pPr>
              <w:pStyle w:val="TAL"/>
              <w:rPr>
                <w:ins w:id="63" w:author="Author"/>
              </w:rPr>
            </w:pPr>
            <w:ins w:id="64" w:author="Author">
              <w:r w:rsidRPr="006078C2">
                <w:t>id-</w:t>
              </w:r>
              <w:proofErr w:type="spellStart"/>
              <w:r w:rsidRPr="006078C2">
                <w:t>kp</w:t>
              </w:r>
              <w:proofErr w:type="spellEnd"/>
              <w:r w:rsidRPr="006078C2">
                <w:t>-</w:t>
              </w:r>
              <w:proofErr w:type="spellStart"/>
              <w:r w:rsidRPr="006078C2">
                <w:t>jwt</w:t>
              </w:r>
              <w:proofErr w:type="spellEnd"/>
              <w:r w:rsidRPr="006078C2">
                <w:t xml:space="preserve"> for validating the JWS signature in JWT [63], for example for CCA </w:t>
              </w:r>
              <w:r w:rsidRPr="00764E27">
                <w:t>token</w:t>
              </w:r>
              <w:r w:rsidRPr="006078C2">
                <w:t>.</w:t>
              </w:r>
            </w:ins>
          </w:p>
        </w:tc>
      </w:tr>
      <w:tr w:rsidR="004455B9" w:rsidRPr="006078C2" w14:paraId="3BC45453" w14:textId="77777777" w:rsidTr="00073AFC">
        <w:trPr>
          <w:ins w:id="65" w:author="Author"/>
        </w:trPr>
        <w:tc>
          <w:tcPr>
            <w:tcW w:w="2250" w:type="dxa"/>
            <w:vMerge/>
            <w:shd w:val="clear" w:color="auto" w:fill="auto"/>
          </w:tcPr>
          <w:p w14:paraId="29DEE67E" w14:textId="77777777" w:rsidR="004455B9" w:rsidRPr="006078C2" w:rsidRDefault="004455B9" w:rsidP="00073AFC">
            <w:pPr>
              <w:pStyle w:val="TAL"/>
              <w:rPr>
                <w:ins w:id="66" w:author="Author"/>
              </w:rPr>
            </w:pPr>
          </w:p>
        </w:tc>
        <w:tc>
          <w:tcPr>
            <w:tcW w:w="1440" w:type="dxa"/>
            <w:vMerge/>
            <w:shd w:val="clear" w:color="auto" w:fill="auto"/>
          </w:tcPr>
          <w:p w14:paraId="673D2B0A" w14:textId="77777777" w:rsidR="004455B9" w:rsidRPr="006078C2" w:rsidRDefault="004455B9" w:rsidP="00073AFC">
            <w:pPr>
              <w:pStyle w:val="TAL"/>
              <w:rPr>
                <w:ins w:id="67" w:author="Author"/>
              </w:rPr>
            </w:pPr>
          </w:p>
        </w:tc>
        <w:tc>
          <w:tcPr>
            <w:tcW w:w="1272" w:type="dxa"/>
            <w:vMerge/>
            <w:shd w:val="clear" w:color="auto" w:fill="auto"/>
          </w:tcPr>
          <w:p w14:paraId="30A91279" w14:textId="77777777" w:rsidR="004455B9" w:rsidRPr="006078C2" w:rsidRDefault="004455B9" w:rsidP="00073AFC">
            <w:pPr>
              <w:pStyle w:val="TAL"/>
              <w:rPr>
                <w:ins w:id="68" w:author="Author"/>
              </w:rPr>
            </w:pPr>
          </w:p>
        </w:tc>
        <w:tc>
          <w:tcPr>
            <w:tcW w:w="1134" w:type="dxa"/>
            <w:vMerge/>
            <w:shd w:val="clear" w:color="auto" w:fill="auto"/>
          </w:tcPr>
          <w:p w14:paraId="61367EC0" w14:textId="77777777" w:rsidR="004455B9" w:rsidRPr="006078C2" w:rsidRDefault="004455B9" w:rsidP="00073AFC">
            <w:pPr>
              <w:pStyle w:val="TAL"/>
              <w:rPr>
                <w:ins w:id="69" w:author="Author"/>
              </w:rPr>
            </w:pPr>
          </w:p>
        </w:tc>
        <w:tc>
          <w:tcPr>
            <w:tcW w:w="3651" w:type="dxa"/>
            <w:shd w:val="clear" w:color="auto" w:fill="auto"/>
          </w:tcPr>
          <w:p w14:paraId="02A980F1" w14:textId="77777777" w:rsidR="004455B9" w:rsidRPr="006078C2" w:rsidRDefault="004455B9" w:rsidP="00073AFC">
            <w:pPr>
              <w:pStyle w:val="TAL"/>
              <w:rPr>
                <w:ins w:id="70" w:author="Author"/>
              </w:rPr>
            </w:pPr>
            <w:ins w:id="71" w:author="Author">
              <w:r w:rsidRPr="006078C2">
                <w:t>id-</w:t>
              </w:r>
              <w:proofErr w:type="spellStart"/>
              <w:r w:rsidRPr="006078C2">
                <w:t>kp</w:t>
              </w:r>
              <w:proofErr w:type="spellEnd"/>
              <w:r w:rsidRPr="006078C2">
                <w:t>-</w:t>
              </w:r>
              <w:proofErr w:type="spellStart"/>
              <w:r w:rsidRPr="006078C2">
                <w:t>httpContentEncrypt</w:t>
              </w:r>
              <w:proofErr w:type="spellEnd"/>
              <w:r w:rsidRPr="006078C2">
                <w:t xml:space="preserve"> for encrypting JSON objects in HTTP messages (JWE) [63], for example between SEPPs.</w:t>
              </w:r>
            </w:ins>
          </w:p>
        </w:tc>
      </w:tr>
      <w:tr w:rsidR="004455B9" w:rsidRPr="006078C2" w14:paraId="4AEAEF02" w14:textId="77777777" w:rsidTr="00073AFC">
        <w:trPr>
          <w:ins w:id="72" w:author="Author"/>
        </w:trPr>
        <w:tc>
          <w:tcPr>
            <w:tcW w:w="2250" w:type="dxa"/>
            <w:vMerge/>
            <w:shd w:val="clear" w:color="auto" w:fill="auto"/>
          </w:tcPr>
          <w:p w14:paraId="75E3C586" w14:textId="77777777" w:rsidR="004455B9" w:rsidRPr="006078C2" w:rsidRDefault="004455B9" w:rsidP="00073AFC">
            <w:pPr>
              <w:pStyle w:val="TAL"/>
              <w:rPr>
                <w:ins w:id="73" w:author="Author"/>
              </w:rPr>
            </w:pPr>
          </w:p>
        </w:tc>
        <w:tc>
          <w:tcPr>
            <w:tcW w:w="1440" w:type="dxa"/>
            <w:vMerge/>
            <w:shd w:val="clear" w:color="auto" w:fill="auto"/>
          </w:tcPr>
          <w:p w14:paraId="3E1DA090" w14:textId="77777777" w:rsidR="004455B9" w:rsidRPr="006078C2" w:rsidRDefault="004455B9" w:rsidP="00073AFC">
            <w:pPr>
              <w:pStyle w:val="TAL"/>
              <w:rPr>
                <w:ins w:id="74" w:author="Author"/>
              </w:rPr>
            </w:pPr>
          </w:p>
        </w:tc>
        <w:tc>
          <w:tcPr>
            <w:tcW w:w="1272" w:type="dxa"/>
            <w:vMerge/>
            <w:shd w:val="clear" w:color="auto" w:fill="auto"/>
          </w:tcPr>
          <w:p w14:paraId="11A589F5" w14:textId="77777777" w:rsidR="004455B9" w:rsidRPr="006078C2" w:rsidRDefault="004455B9" w:rsidP="00073AFC">
            <w:pPr>
              <w:pStyle w:val="TAL"/>
              <w:rPr>
                <w:ins w:id="75" w:author="Author"/>
              </w:rPr>
            </w:pPr>
          </w:p>
        </w:tc>
        <w:tc>
          <w:tcPr>
            <w:tcW w:w="1134" w:type="dxa"/>
            <w:vMerge/>
            <w:shd w:val="clear" w:color="auto" w:fill="auto"/>
          </w:tcPr>
          <w:p w14:paraId="16AA4716" w14:textId="77777777" w:rsidR="004455B9" w:rsidRPr="006078C2" w:rsidRDefault="004455B9" w:rsidP="00073AFC">
            <w:pPr>
              <w:pStyle w:val="TAL"/>
              <w:rPr>
                <w:ins w:id="76" w:author="Author"/>
              </w:rPr>
            </w:pPr>
          </w:p>
        </w:tc>
        <w:tc>
          <w:tcPr>
            <w:tcW w:w="3651" w:type="dxa"/>
            <w:shd w:val="clear" w:color="auto" w:fill="auto"/>
          </w:tcPr>
          <w:p w14:paraId="1D75CA9F" w14:textId="77777777" w:rsidR="004455B9" w:rsidRPr="006078C2" w:rsidRDefault="004455B9" w:rsidP="00073AFC">
            <w:pPr>
              <w:pStyle w:val="TAL"/>
              <w:rPr>
                <w:ins w:id="77" w:author="Author"/>
              </w:rPr>
            </w:pPr>
            <w:ins w:id="78" w:author="Author">
              <w:r w:rsidRPr="006078C2">
                <w:t>id-</w:t>
              </w:r>
              <w:proofErr w:type="spellStart"/>
              <w:r w:rsidRPr="006078C2">
                <w:t>kp</w:t>
              </w:r>
              <w:proofErr w:type="spellEnd"/>
              <w:r w:rsidRPr="006078C2">
                <w:t>-</w:t>
              </w:r>
              <w:proofErr w:type="spellStart"/>
              <w:r w:rsidRPr="006078C2">
                <w:t>oauthAccessTokenSigning</w:t>
              </w:r>
              <w:proofErr w:type="spellEnd"/>
              <w:r w:rsidRPr="006078C2">
                <w:t xml:space="preserve"> for signing OAuth 2.0 access tokens [63].</w:t>
              </w:r>
            </w:ins>
          </w:p>
        </w:tc>
      </w:tr>
      <w:tr w:rsidR="004455B9" w:rsidRPr="006078C2" w14:paraId="167A94FD" w14:textId="77777777" w:rsidTr="00073AFC">
        <w:tc>
          <w:tcPr>
            <w:tcW w:w="2250" w:type="dxa"/>
            <w:shd w:val="clear" w:color="auto" w:fill="auto"/>
          </w:tcPr>
          <w:p w14:paraId="31DFF0E0" w14:textId="77777777" w:rsidR="004455B9" w:rsidRPr="006078C2" w:rsidRDefault="004455B9" w:rsidP="00073AFC">
            <w:pPr>
              <w:pStyle w:val="TAL"/>
            </w:pPr>
            <w:proofErr w:type="spellStart"/>
            <w:r w:rsidRPr="006078C2">
              <w:t>authorityKeyIdentifier</w:t>
            </w:r>
            <w:proofErr w:type="spellEnd"/>
          </w:p>
        </w:tc>
        <w:tc>
          <w:tcPr>
            <w:tcW w:w="1440" w:type="dxa"/>
            <w:shd w:val="clear" w:color="auto" w:fill="auto"/>
          </w:tcPr>
          <w:p w14:paraId="77289059" w14:textId="77777777" w:rsidR="004455B9" w:rsidRPr="006078C2" w:rsidRDefault="004455B9" w:rsidP="00073AFC">
            <w:pPr>
              <w:pStyle w:val="TAL"/>
            </w:pPr>
            <w:r w:rsidRPr="006078C2">
              <w:t>{id-</w:t>
            </w:r>
            <w:proofErr w:type="spellStart"/>
            <w:r w:rsidRPr="006078C2">
              <w:t>ce</w:t>
            </w:r>
            <w:proofErr w:type="spellEnd"/>
            <w:r w:rsidRPr="006078C2">
              <w:t xml:space="preserve"> 35}</w:t>
            </w:r>
          </w:p>
        </w:tc>
        <w:tc>
          <w:tcPr>
            <w:tcW w:w="1272" w:type="dxa"/>
            <w:shd w:val="clear" w:color="auto" w:fill="auto"/>
          </w:tcPr>
          <w:p w14:paraId="6A369167" w14:textId="77777777" w:rsidR="004455B9" w:rsidRPr="006078C2" w:rsidRDefault="004455B9" w:rsidP="00073AFC">
            <w:pPr>
              <w:pStyle w:val="TAL"/>
            </w:pPr>
            <w:r w:rsidRPr="006078C2">
              <w:t>TRUE</w:t>
            </w:r>
          </w:p>
        </w:tc>
        <w:tc>
          <w:tcPr>
            <w:tcW w:w="1134" w:type="dxa"/>
            <w:shd w:val="clear" w:color="auto" w:fill="auto"/>
          </w:tcPr>
          <w:p w14:paraId="4A750BFC" w14:textId="77777777" w:rsidR="004455B9" w:rsidRPr="006078C2" w:rsidRDefault="004455B9" w:rsidP="00073AFC">
            <w:pPr>
              <w:pStyle w:val="TAL"/>
            </w:pPr>
            <w:r w:rsidRPr="006078C2">
              <w:t>FALSE</w:t>
            </w:r>
          </w:p>
        </w:tc>
        <w:tc>
          <w:tcPr>
            <w:tcW w:w="3651" w:type="dxa"/>
            <w:shd w:val="clear" w:color="auto" w:fill="auto"/>
          </w:tcPr>
          <w:p w14:paraId="0759AE26" w14:textId="77777777" w:rsidR="004455B9" w:rsidRPr="006078C2" w:rsidRDefault="004455B9" w:rsidP="00073AFC">
            <w:pPr>
              <w:pStyle w:val="TAL"/>
            </w:pPr>
            <w:r w:rsidRPr="006078C2">
              <w:t xml:space="preserve">This shall be the same as </w:t>
            </w:r>
            <w:proofErr w:type="spellStart"/>
            <w:r w:rsidRPr="006078C2">
              <w:t>subjectKeyIdentifier</w:t>
            </w:r>
            <w:proofErr w:type="spellEnd"/>
            <w:r w:rsidRPr="006078C2">
              <w:t xml:space="preserve"> of the Issuer’s certificate. CA shall </w:t>
            </w:r>
            <w:r w:rsidRPr="00BD175E">
              <w:t>utili</w:t>
            </w:r>
            <w:del w:id="79" w:author="Author">
              <w:r w:rsidRPr="00BD175E" w:rsidDel="00BE1FF0">
                <w:delText>ti</w:delText>
              </w:r>
            </w:del>
            <w:ins w:id="80" w:author="Author">
              <w:r w:rsidRPr="00BD175E">
                <w:t>z</w:t>
              </w:r>
            </w:ins>
            <w:del w:id="81" w:author="Author">
              <w:r w:rsidRPr="00BD175E" w:rsidDel="00BE1FF0">
                <w:delText>z</w:delText>
              </w:r>
            </w:del>
            <w:r w:rsidRPr="00BD175E">
              <w:t xml:space="preserve">e </w:t>
            </w:r>
            <w:r w:rsidRPr="006078C2">
              <w:t>the method (1) as defined in clause 4.2.1.2 of RFC 5280 [14] to generate the value for this extension.</w:t>
            </w:r>
          </w:p>
        </w:tc>
      </w:tr>
      <w:tr w:rsidR="004455B9" w:rsidRPr="006078C2" w14:paraId="28DBF595" w14:textId="77777777" w:rsidTr="00073AFC">
        <w:tc>
          <w:tcPr>
            <w:tcW w:w="2250" w:type="dxa"/>
            <w:shd w:val="clear" w:color="auto" w:fill="auto"/>
          </w:tcPr>
          <w:p w14:paraId="77B275B0" w14:textId="77777777" w:rsidR="004455B9" w:rsidRPr="006078C2" w:rsidRDefault="004455B9" w:rsidP="00073AFC">
            <w:pPr>
              <w:pStyle w:val="TAL"/>
            </w:pPr>
            <w:proofErr w:type="spellStart"/>
            <w:r w:rsidRPr="006078C2">
              <w:t>subjectKeyIdentifier</w:t>
            </w:r>
            <w:proofErr w:type="spellEnd"/>
          </w:p>
        </w:tc>
        <w:tc>
          <w:tcPr>
            <w:tcW w:w="1440" w:type="dxa"/>
            <w:shd w:val="clear" w:color="auto" w:fill="auto"/>
          </w:tcPr>
          <w:p w14:paraId="1459E198" w14:textId="77777777" w:rsidR="004455B9" w:rsidRPr="006078C2" w:rsidRDefault="004455B9" w:rsidP="00073AFC">
            <w:pPr>
              <w:pStyle w:val="TAL"/>
            </w:pPr>
            <w:r w:rsidRPr="006078C2">
              <w:t>{id-</w:t>
            </w:r>
            <w:proofErr w:type="spellStart"/>
            <w:r w:rsidRPr="006078C2">
              <w:t>ce</w:t>
            </w:r>
            <w:proofErr w:type="spellEnd"/>
            <w:r w:rsidRPr="006078C2">
              <w:t xml:space="preserve"> 14}</w:t>
            </w:r>
          </w:p>
        </w:tc>
        <w:tc>
          <w:tcPr>
            <w:tcW w:w="1272" w:type="dxa"/>
            <w:shd w:val="clear" w:color="auto" w:fill="auto"/>
          </w:tcPr>
          <w:p w14:paraId="5730330C" w14:textId="77777777" w:rsidR="004455B9" w:rsidRPr="006078C2" w:rsidRDefault="004455B9" w:rsidP="00073AFC">
            <w:pPr>
              <w:pStyle w:val="TAL"/>
            </w:pPr>
            <w:r w:rsidRPr="006078C2">
              <w:t>FALSE</w:t>
            </w:r>
          </w:p>
        </w:tc>
        <w:tc>
          <w:tcPr>
            <w:tcW w:w="1134" w:type="dxa"/>
            <w:shd w:val="clear" w:color="auto" w:fill="auto"/>
          </w:tcPr>
          <w:p w14:paraId="6F23415A" w14:textId="77777777" w:rsidR="004455B9" w:rsidRPr="006078C2" w:rsidRDefault="004455B9" w:rsidP="00073AFC">
            <w:pPr>
              <w:pStyle w:val="TAL"/>
            </w:pPr>
            <w:r w:rsidRPr="006078C2">
              <w:t>FALSE</w:t>
            </w:r>
          </w:p>
        </w:tc>
        <w:tc>
          <w:tcPr>
            <w:tcW w:w="3651" w:type="dxa"/>
            <w:shd w:val="clear" w:color="auto" w:fill="auto"/>
          </w:tcPr>
          <w:p w14:paraId="368F0C69" w14:textId="77777777" w:rsidR="004455B9" w:rsidRPr="006078C2" w:rsidRDefault="004455B9" w:rsidP="00073AFC">
            <w:pPr>
              <w:pStyle w:val="TAL"/>
            </w:pPr>
            <w:r w:rsidRPr="006078C2">
              <w:t xml:space="preserve">This shall be calculated by the issuing CA </w:t>
            </w:r>
            <w:r w:rsidRPr="00BD175E">
              <w:t>utili</w:t>
            </w:r>
            <w:del w:id="82" w:author="Author">
              <w:r w:rsidRPr="00BD175E" w:rsidDel="00BE1FF0">
                <w:delText>ti</w:delText>
              </w:r>
            </w:del>
            <w:r w:rsidRPr="00BD175E">
              <w:t>zing</w:t>
            </w:r>
            <w:r w:rsidRPr="006078C2">
              <w:t xml:space="preserve"> the method (1) as defined in clause 4.2.1.2 of RFC 5280 [14] to generate the value for this extension.</w:t>
            </w:r>
          </w:p>
        </w:tc>
      </w:tr>
      <w:tr w:rsidR="004455B9" w:rsidRPr="006078C2" w14:paraId="00983764" w14:textId="77777777" w:rsidTr="00073AFC">
        <w:tc>
          <w:tcPr>
            <w:tcW w:w="2250" w:type="dxa"/>
            <w:shd w:val="clear" w:color="auto" w:fill="auto"/>
          </w:tcPr>
          <w:p w14:paraId="19691C04" w14:textId="77777777" w:rsidR="004455B9" w:rsidRPr="006078C2" w:rsidRDefault="004455B9" w:rsidP="00073AFC">
            <w:pPr>
              <w:pStyle w:val="TAL"/>
            </w:pPr>
            <w:proofErr w:type="spellStart"/>
            <w:r w:rsidRPr="006078C2">
              <w:t>cRLDistributionPoint</w:t>
            </w:r>
            <w:proofErr w:type="spellEnd"/>
          </w:p>
        </w:tc>
        <w:tc>
          <w:tcPr>
            <w:tcW w:w="1440" w:type="dxa"/>
            <w:shd w:val="clear" w:color="auto" w:fill="auto"/>
          </w:tcPr>
          <w:p w14:paraId="7064727B" w14:textId="77777777" w:rsidR="004455B9" w:rsidRPr="006078C2" w:rsidRDefault="004455B9" w:rsidP="00073AFC">
            <w:pPr>
              <w:pStyle w:val="TAL"/>
            </w:pPr>
            <w:r w:rsidRPr="006078C2">
              <w:t>{id-</w:t>
            </w:r>
            <w:proofErr w:type="spellStart"/>
            <w:r w:rsidRPr="006078C2">
              <w:t>ce</w:t>
            </w:r>
            <w:proofErr w:type="spellEnd"/>
            <w:r w:rsidRPr="006078C2">
              <w:t xml:space="preserve"> 31}</w:t>
            </w:r>
          </w:p>
        </w:tc>
        <w:tc>
          <w:tcPr>
            <w:tcW w:w="1272" w:type="dxa"/>
            <w:shd w:val="clear" w:color="auto" w:fill="auto"/>
          </w:tcPr>
          <w:p w14:paraId="5888DF41" w14:textId="77777777" w:rsidR="004455B9" w:rsidRPr="006078C2" w:rsidRDefault="004455B9" w:rsidP="00073AFC">
            <w:pPr>
              <w:pStyle w:val="TAL"/>
            </w:pPr>
            <w:r w:rsidRPr="006078C2">
              <w:t>TRUE</w:t>
            </w:r>
          </w:p>
        </w:tc>
        <w:tc>
          <w:tcPr>
            <w:tcW w:w="1134" w:type="dxa"/>
            <w:shd w:val="clear" w:color="auto" w:fill="auto"/>
          </w:tcPr>
          <w:p w14:paraId="15E9A326" w14:textId="77777777" w:rsidR="004455B9" w:rsidRPr="006078C2" w:rsidRDefault="004455B9" w:rsidP="00073AFC">
            <w:pPr>
              <w:pStyle w:val="TAL"/>
            </w:pPr>
            <w:r w:rsidRPr="006078C2">
              <w:t>FALSE</w:t>
            </w:r>
          </w:p>
        </w:tc>
        <w:tc>
          <w:tcPr>
            <w:tcW w:w="3651" w:type="dxa"/>
            <w:shd w:val="clear" w:color="auto" w:fill="auto"/>
          </w:tcPr>
          <w:p w14:paraId="3F2496D0" w14:textId="77777777" w:rsidR="004455B9" w:rsidRPr="006078C2" w:rsidRDefault="004455B9" w:rsidP="00073AFC">
            <w:pPr>
              <w:pStyle w:val="TAL"/>
            </w:pPr>
            <w:proofErr w:type="spellStart"/>
            <w:r w:rsidRPr="006078C2">
              <w:t>distributionPoint</w:t>
            </w:r>
            <w:proofErr w:type="spellEnd"/>
          </w:p>
          <w:p w14:paraId="79BA7144" w14:textId="77777777" w:rsidR="004455B9" w:rsidRPr="006078C2" w:rsidRDefault="004455B9" w:rsidP="00073AFC">
            <w:pPr>
              <w:pStyle w:val="TAL"/>
            </w:pPr>
            <w:r w:rsidRPr="00BD175E">
              <w:t>Ac</w:t>
            </w:r>
            <w:del w:id="83" w:author="Author">
              <w:r w:rsidRPr="00BD175E" w:rsidDel="00BE1FF0">
                <w:delText xml:space="preserve"> </w:delText>
              </w:r>
            </w:del>
            <w:r w:rsidRPr="00BD175E">
              <w:t>cording</w:t>
            </w:r>
            <w:r w:rsidRPr="006078C2">
              <w:t xml:space="preserve"> to RFC 5280 [14] this indicates if the CRL is available for retrieval using access protocol and location with LDAP or HTTP URI.</w:t>
            </w:r>
          </w:p>
        </w:tc>
      </w:tr>
      <w:tr w:rsidR="004455B9" w:rsidRPr="006078C2" w14:paraId="77A10944" w14:textId="77777777" w:rsidTr="00073AFC">
        <w:tc>
          <w:tcPr>
            <w:tcW w:w="2250" w:type="dxa"/>
            <w:shd w:val="clear" w:color="auto" w:fill="auto"/>
          </w:tcPr>
          <w:p w14:paraId="6A91AA34" w14:textId="77777777" w:rsidR="004455B9" w:rsidRPr="006078C2" w:rsidRDefault="004455B9" w:rsidP="00073AFC">
            <w:pPr>
              <w:pStyle w:val="TAL"/>
            </w:pPr>
            <w:proofErr w:type="spellStart"/>
            <w:r w:rsidRPr="006078C2">
              <w:t>subjectAltName</w:t>
            </w:r>
            <w:proofErr w:type="spellEnd"/>
          </w:p>
        </w:tc>
        <w:tc>
          <w:tcPr>
            <w:tcW w:w="1440" w:type="dxa"/>
            <w:shd w:val="clear" w:color="auto" w:fill="auto"/>
          </w:tcPr>
          <w:p w14:paraId="713B738A" w14:textId="77777777" w:rsidR="004455B9" w:rsidRPr="006078C2" w:rsidRDefault="004455B9" w:rsidP="00073AFC">
            <w:pPr>
              <w:pStyle w:val="TAL"/>
            </w:pPr>
            <w:r w:rsidRPr="006078C2">
              <w:t>{id-</w:t>
            </w:r>
            <w:proofErr w:type="spellStart"/>
            <w:r w:rsidRPr="006078C2">
              <w:t>ce</w:t>
            </w:r>
            <w:proofErr w:type="spellEnd"/>
            <w:r w:rsidRPr="006078C2">
              <w:t xml:space="preserve"> 17}</w:t>
            </w:r>
          </w:p>
        </w:tc>
        <w:tc>
          <w:tcPr>
            <w:tcW w:w="1272" w:type="dxa"/>
            <w:shd w:val="clear" w:color="auto" w:fill="auto"/>
          </w:tcPr>
          <w:p w14:paraId="10CC7AF5" w14:textId="77777777" w:rsidR="004455B9" w:rsidRPr="006078C2" w:rsidRDefault="004455B9" w:rsidP="00073AFC">
            <w:pPr>
              <w:pStyle w:val="TAL"/>
            </w:pPr>
            <w:r w:rsidRPr="006078C2">
              <w:t>TRUE</w:t>
            </w:r>
          </w:p>
        </w:tc>
        <w:tc>
          <w:tcPr>
            <w:tcW w:w="1134" w:type="dxa"/>
            <w:shd w:val="clear" w:color="auto" w:fill="auto"/>
          </w:tcPr>
          <w:p w14:paraId="0F95CC5E" w14:textId="77777777" w:rsidR="004455B9" w:rsidRPr="006078C2" w:rsidRDefault="004455B9" w:rsidP="00073AFC">
            <w:pPr>
              <w:pStyle w:val="TAL"/>
            </w:pPr>
            <w:r w:rsidRPr="006078C2">
              <w:t>TRUE</w:t>
            </w:r>
          </w:p>
        </w:tc>
        <w:tc>
          <w:tcPr>
            <w:tcW w:w="3651" w:type="dxa"/>
            <w:shd w:val="clear" w:color="auto" w:fill="auto"/>
          </w:tcPr>
          <w:p w14:paraId="00CDF0F1" w14:textId="77777777" w:rsidR="004455B9" w:rsidRPr="006078C2" w:rsidRDefault="004455B9" w:rsidP="00073AFC">
            <w:pPr>
              <w:pStyle w:val="TAL"/>
            </w:pPr>
            <w:r w:rsidRPr="006078C2">
              <w:t xml:space="preserve">Multiple </w:t>
            </w:r>
            <w:proofErr w:type="spellStart"/>
            <w:r w:rsidRPr="006078C2">
              <w:t>subjectAltName</w:t>
            </w:r>
            <w:proofErr w:type="spellEnd"/>
            <w:r w:rsidRPr="006078C2">
              <w:t xml:space="preserve"> entries can be used as a sequence, see below for the detailed instructions.</w:t>
            </w:r>
          </w:p>
        </w:tc>
      </w:tr>
      <w:tr w:rsidR="004455B9" w:rsidRPr="006078C2" w14:paraId="2AFD41F3" w14:textId="77777777" w:rsidTr="00073AFC">
        <w:tc>
          <w:tcPr>
            <w:tcW w:w="2250" w:type="dxa"/>
            <w:shd w:val="clear" w:color="auto" w:fill="auto"/>
          </w:tcPr>
          <w:p w14:paraId="77ED6CFD" w14:textId="77777777" w:rsidR="004455B9" w:rsidRPr="006078C2" w:rsidRDefault="004455B9" w:rsidP="00073AFC">
            <w:pPr>
              <w:pStyle w:val="TAL"/>
            </w:pPr>
            <w:proofErr w:type="spellStart"/>
            <w:r w:rsidRPr="006078C2">
              <w:t>nfTypes</w:t>
            </w:r>
            <w:proofErr w:type="spellEnd"/>
          </w:p>
        </w:tc>
        <w:tc>
          <w:tcPr>
            <w:tcW w:w="1440" w:type="dxa"/>
            <w:shd w:val="clear" w:color="auto" w:fill="auto"/>
          </w:tcPr>
          <w:p w14:paraId="6A7B11E1" w14:textId="77777777" w:rsidR="004455B9" w:rsidRPr="006078C2" w:rsidRDefault="004455B9" w:rsidP="00073AFC">
            <w:pPr>
              <w:pStyle w:val="TAL"/>
            </w:pPr>
            <w:r w:rsidRPr="006078C2">
              <w:t>{id-pe 34}</w:t>
            </w:r>
          </w:p>
        </w:tc>
        <w:tc>
          <w:tcPr>
            <w:tcW w:w="1272" w:type="dxa"/>
            <w:shd w:val="clear" w:color="auto" w:fill="auto"/>
          </w:tcPr>
          <w:p w14:paraId="0E69DB34" w14:textId="77777777" w:rsidR="004455B9" w:rsidRPr="006078C2" w:rsidRDefault="004455B9" w:rsidP="00073AFC">
            <w:pPr>
              <w:pStyle w:val="TAL"/>
            </w:pPr>
            <w:r w:rsidRPr="006078C2">
              <w:t>TRUE</w:t>
            </w:r>
          </w:p>
        </w:tc>
        <w:tc>
          <w:tcPr>
            <w:tcW w:w="1134" w:type="dxa"/>
            <w:shd w:val="clear" w:color="auto" w:fill="auto"/>
          </w:tcPr>
          <w:p w14:paraId="0E0B140A" w14:textId="77777777" w:rsidR="004455B9" w:rsidRPr="006078C2" w:rsidRDefault="004455B9" w:rsidP="00073AFC">
            <w:pPr>
              <w:pStyle w:val="TAL"/>
            </w:pPr>
            <w:r w:rsidRPr="006078C2">
              <w:t>FALSE</w:t>
            </w:r>
          </w:p>
        </w:tc>
        <w:tc>
          <w:tcPr>
            <w:tcW w:w="3651" w:type="dxa"/>
            <w:shd w:val="clear" w:color="auto" w:fill="auto"/>
          </w:tcPr>
          <w:p w14:paraId="5A0C754F" w14:textId="77777777" w:rsidR="004455B9" w:rsidRPr="006078C2" w:rsidRDefault="004455B9" w:rsidP="00073AFC">
            <w:pPr>
              <w:pStyle w:val="TAL"/>
            </w:pPr>
            <w:r w:rsidRPr="006078C2">
              <w:t>id-pe-</w:t>
            </w:r>
            <w:proofErr w:type="spellStart"/>
            <w:r w:rsidRPr="006078C2">
              <w:t>nftypes</w:t>
            </w:r>
            <w:proofErr w:type="spellEnd"/>
            <w:r w:rsidRPr="006078C2">
              <w:t xml:space="preserve"> specified in RFC 9310 [61] enables including Network Function types (</w:t>
            </w:r>
            <w:proofErr w:type="spellStart"/>
            <w:r w:rsidRPr="006078C2">
              <w:t>NFTypes</w:t>
            </w:r>
            <w:proofErr w:type="spellEnd"/>
            <w:r w:rsidRPr="006078C2">
              <w:t xml:space="preserve">) for the 5G System in X.509 v3 public key certificates. </w:t>
            </w:r>
          </w:p>
        </w:tc>
      </w:tr>
      <w:tr w:rsidR="004455B9" w:rsidRPr="006078C2" w14:paraId="56D8BE51" w14:textId="77777777" w:rsidTr="00073AFC">
        <w:tc>
          <w:tcPr>
            <w:tcW w:w="2250" w:type="dxa"/>
            <w:vMerge w:val="restart"/>
            <w:shd w:val="clear" w:color="auto" w:fill="auto"/>
          </w:tcPr>
          <w:p w14:paraId="50D7D07B" w14:textId="77777777" w:rsidR="004455B9" w:rsidRPr="006078C2" w:rsidRDefault="004455B9" w:rsidP="00073AFC">
            <w:pPr>
              <w:pStyle w:val="TAL"/>
            </w:pPr>
            <w:proofErr w:type="spellStart"/>
            <w:r w:rsidRPr="006078C2">
              <w:t>authorityInfoAccess</w:t>
            </w:r>
            <w:proofErr w:type="spellEnd"/>
          </w:p>
        </w:tc>
        <w:tc>
          <w:tcPr>
            <w:tcW w:w="1440" w:type="dxa"/>
            <w:vMerge w:val="restart"/>
            <w:shd w:val="clear" w:color="auto" w:fill="auto"/>
          </w:tcPr>
          <w:p w14:paraId="0265EA49" w14:textId="77777777" w:rsidR="004455B9" w:rsidRPr="006078C2" w:rsidRDefault="004455B9" w:rsidP="00073AFC">
            <w:pPr>
              <w:pStyle w:val="TAL"/>
            </w:pPr>
            <w:r w:rsidRPr="006078C2">
              <w:t>{id-pe 1}</w:t>
            </w:r>
          </w:p>
        </w:tc>
        <w:tc>
          <w:tcPr>
            <w:tcW w:w="1272" w:type="dxa"/>
            <w:vMerge w:val="restart"/>
            <w:shd w:val="clear" w:color="auto" w:fill="auto"/>
          </w:tcPr>
          <w:p w14:paraId="1AD99FB4" w14:textId="77777777" w:rsidR="004455B9" w:rsidRPr="006078C2" w:rsidRDefault="004455B9" w:rsidP="00073AFC">
            <w:pPr>
              <w:pStyle w:val="TAL"/>
            </w:pPr>
            <w:r w:rsidRPr="006078C2">
              <w:t>FALSE</w:t>
            </w:r>
          </w:p>
        </w:tc>
        <w:tc>
          <w:tcPr>
            <w:tcW w:w="1134" w:type="dxa"/>
            <w:vMerge w:val="restart"/>
            <w:shd w:val="clear" w:color="auto" w:fill="auto"/>
          </w:tcPr>
          <w:p w14:paraId="29D0842D" w14:textId="77777777" w:rsidR="004455B9" w:rsidRPr="006078C2" w:rsidRDefault="004455B9" w:rsidP="00073AFC">
            <w:pPr>
              <w:pStyle w:val="TAL"/>
            </w:pPr>
            <w:r w:rsidRPr="006078C2">
              <w:t>FALSE</w:t>
            </w:r>
          </w:p>
        </w:tc>
        <w:tc>
          <w:tcPr>
            <w:tcW w:w="3651" w:type="dxa"/>
            <w:shd w:val="clear" w:color="auto" w:fill="auto"/>
          </w:tcPr>
          <w:p w14:paraId="3F6B7D47" w14:textId="77777777" w:rsidR="004455B9" w:rsidRPr="006078C2" w:rsidRDefault="004455B9" w:rsidP="00073AFC">
            <w:pPr>
              <w:pStyle w:val="TAL"/>
            </w:pPr>
            <w:r w:rsidRPr="006078C2">
              <w:t>id-ad-</w:t>
            </w:r>
            <w:proofErr w:type="spellStart"/>
            <w:r w:rsidRPr="006078C2">
              <w:t>caIssuers</w:t>
            </w:r>
            <w:proofErr w:type="spellEnd"/>
          </w:p>
          <w:p w14:paraId="19B1D8D9" w14:textId="77777777" w:rsidR="004455B9" w:rsidRPr="006078C2" w:rsidRDefault="004455B9" w:rsidP="00073AFC">
            <w:pPr>
              <w:pStyle w:val="TAL"/>
            </w:pPr>
            <w:r w:rsidRPr="006078C2">
              <w:t>According to RFC 5280 [14] id-ad-</w:t>
            </w:r>
            <w:proofErr w:type="spellStart"/>
            <w:r w:rsidRPr="006078C2">
              <w:t>caIssuers</w:t>
            </w:r>
            <w:proofErr w:type="spellEnd"/>
            <w:r w:rsidRPr="006078C2">
              <w:t xml:space="preserve"> describes the referenced description server and the access protocol and location, for example, using one or multiple HTTP and/or LDAP URIs. </w:t>
            </w:r>
          </w:p>
        </w:tc>
      </w:tr>
      <w:tr w:rsidR="004455B9" w:rsidRPr="006078C2" w14:paraId="7B125581" w14:textId="77777777" w:rsidTr="00073AFC">
        <w:tc>
          <w:tcPr>
            <w:tcW w:w="2250" w:type="dxa"/>
            <w:vMerge/>
            <w:shd w:val="clear" w:color="auto" w:fill="auto"/>
          </w:tcPr>
          <w:p w14:paraId="540A2030" w14:textId="77777777" w:rsidR="004455B9" w:rsidRPr="006078C2" w:rsidRDefault="004455B9" w:rsidP="00073AFC">
            <w:pPr>
              <w:pStyle w:val="TAL"/>
            </w:pPr>
          </w:p>
        </w:tc>
        <w:tc>
          <w:tcPr>
            <w:tcW w:w="1440" w:type="dxa"/>
            <w:vMerge/>
            <w:shd w:val="clear" w:color="auto" w:fill="auto"/>
          </w:tcPr>
          <w:p w14:paraId="2381A775" w14:textId="77777777" w:rsidR="004455B9" w:rsidRPr="006078C2" w:rsidRDefault="004455B9" w:rsidP="00073AFC">
            <w:pPr>
              <w:pStyle w:val="TAL"/>
            </w:pPr>
          </w:p>
        </w:tc>
        <w:tc>
          <w:tcPr>
            <w:tcW w:w="1272" w:type="dxa"/>
            <w:vMerge/>
            <w:shd w:val="clear" w:color="auto" w:fill="auto"/>
          </w:tcPr>
          <w:p w14:paraId="4001FB10" w14:textId="77777777" w:rsidR="004455B9" w:rsidRPr="006078C2" w:rsidRDefault="004455B9" w:rsidP="00073AFC">
            <w:pPr>
              <w:pStyle w:val="TAL"/>
            </w:pPr>
          </w:p>
        </w:tc>
        <w:tc>
          <w:tcPr>
            <w:tcW w:w="1134" w:type="dxa"/>
            <w:vMerge/>
            <w:shd w:val="clear" w:color="auto" w:fill="auto"/>
          </w:tcPr>
          <w:p w14:paraId="27095A33" w14:textId="77777777" w:rsidR="004455B9" w:rsidRPr="006078C2" w:rsidRDefault="004455B9" w:rsidP="00073AFC">
            <w:pPr>
              <w:pStyle w:val="TAL"/>
            </w:pPr>
          </w:p>
        </w:tc>
        <w:tc>
          <w:tcPr>
            <w:tcW w:w="3651" w:type="dxa"/>
            <w:shd w:val="clear" w:color="auto" w:fill="auto"/>
          </w:tcPr>
          <w:p w14:paraId="2CD611A6" w14:textId="77777777" w:rsidR="004455B9" w:rsidRPr="006078C2" w:rsidRDefault="004455B9" w:rsidP="00073AFC">
            <w:pPr>
              <w:pStyle w:val="TAL"/>
            </w:pPr>
            <w:r w:rsidRPr="006078C2">
              <w:t>id-ad-</w:t>
            </w:r>
            <w:proofErr w:type="spellStart"/>
            <w:r w:rsidRPr="006078C2">
              <w:t>ocsp</w:t>
            </w:r>
            <w:proofErr w:type="spellEnd"/>
          </w:p>
          <w:p w14:paraId="2B6FCCD8" w14:textId="77777777" w:rsidR="004455B9" w:rsidRPr="006078C2" w:rsidRDefault="004455B9" w:rsidP="00073AFC">
            <w:pPr>
              <w:pStyle w:val="TAL"/>
            </w:pPr>
            <w:r w:rsidRPr="006078C2">
              <w:t>According to RFC 5280 [14] id-ad-</w:t>
            </w:r>
            <w:proofErr w:type="spellStart"/>
            <w:r w:rsidRPr="006078C2">
              <w:t>ocsp</w:t>
            </w:r>
            <w:proofErr w:type="spellEnd"/>
            <w:r w:rsidRPr="006078C2">
              <w:t xml:space="preserve"> defines the location of the OCSP responder using HTTP URI.</w:t>
            </w:r>
          </w:p>
        </w:tc>
      </w:tr>
      <w:tr w:rsidR="004455B9" w:rsidRPr="006078C2" w14:paraId="1903375D" w14:textId="77777777" w:rsidTr="00073AFC">
        <w:tc>
          <w:tcPr>
            <w:tcW w:w="2250" w:type="dxa"/>
            <w:shd w:val="clear" w:color="auto" w:fill="auto"/>
          </w:tcPr>
          <w:p w14:paraId="09672A4E" w14:textId="77777777" w:rsidR="004455B9" w:rsidRPr="006078C2" w:rsidRDefault="004455B9" w:rsidP="00073AFC">
            <w:pPr>
              <w:pStyle w:val="TAL"/>
            </w:pPr>
            <w:r w:rsidRPr="006078C2">
              <w:lastRenderedPageBreak/>
              <w:t>TLS feature extension</w:t>
            </w:r>
          </w:p>
        </w:tc>
        <w:tc>
          <w:tcPr>
            <w:tcW w:w="1440" w:type="dxa"/>
            <w:shd w:val="clear" w:color="auto" w:fill="auto"/>
          </w:tcPr>
          <w:p w14:paraId="55CEB04D" w14:textId="77777777" w:rsidR="004455B9" w:rsidRPr="006078C2" w:rsidRDefault="004455B9" w:rsidP="00073AFC">
            <w:pPr>
              <w:pStyle w:val="TAL"/>
            </w:pPr>
            <w:r w:rsidRPr="006078C2">
              <w:t>{id-pe 24}</w:t>
            </w:r>
          </w:p>
        </w:tc>
        <w:tc>
          <w:tcPr>
            <w:tcW w:w="1272" w:type="dxa"/>
            <w:shd w:val="clear" w:color="auto" w:fill="auto"/>
          </w:tcPr>
          <w:p w14:paraId="754E5C20" w14:textId="77777777" w:rsidR="004455B9" w:rsidRPr="006078C2" w:rsidRDefault="004455B9" w:rsidP="00073AFC">
            <w:pPr>
              <w:pStyle w:val="TAL"/>
            </w:pPr>
            <w:r w:rsidRPr="006078C2">
              <w:t>FALSE</w:t>
            </w:r>
          </w:p>
        </w:tc>
        <w:tc>
          <w:tcPr>
            <w:tcW w:w="1134" w:type="dxa"/>
            <w:shd w:val="clear" w:color="auto" w:fill="auto"/>
          </w:tcPr>
          <w:p w14:paraId="5A3135E1" w14:textId="77777777" w:rsidR="004455B9" w:rsidRPr="006078C2" w:rsidRDefault="004455B9" w:rsidP="00073AFC">
            <w:pPr>
              <w:pStyle w:val="TAL"/>
            </w:pPr>
            <w:r w:rsidRPr="006078C2">
              <w:t>FALSE</w:t>
            </w:r>
          </w:p>
        </w:tc>
        <w:tc>
          <w:tcPr>
            <w:tcW w:w="3651" w:type="dxa"/>
            <w:shd w:val="clear" w:color="auto" w:fill="auto"/>
          </w:tcPr>
          <w:p w14:paraId="2CECD520" w14:textId="77777777" w:rsidR="004455B9" w:rsidRPr="006078C2" w:rsidRDefault="004455B9" w:rsidP="00073AFC">
            <w:pPr>
              <w:pStyle w:val="TAL"/>
            </w:pPr>
            <w:r w:rsidRPr="006078C2">
              <w:t>id-pe-</w:t>
            </w:r>
            <w:proofErr w:type="spellStart"/>
            <w:r w:rsidRPr="006078C2">
              <w:t>tlsfeature</w:t>
            </w:r>
            <w:proofErr w:type="spellEnd"/>
          </w:p>
          <w:p w14:paraId="14B9050B" w14:textId="77777777" w:rsidR="004455B9" w:rsidRPr="006078C2" w:rsidRDefault="004455B9" w:rsidP="00073AFC">
            <w:pPr>
              <w:pStyle w:val="TAL"/>
            </w:pPr>
            <w:r w:rsidRPr="006078C2">
              <w:t xml:space="preserve">This can be used according to RFC 7633 [53] to prevent downgrade attacks that are not otherwise prevented by the TLS protocol; </w:t>
            </w:r>
            <w:proofErr w:type="gramStart"/>
            <w:r w:rsidRPr="006078C2">
              <w:t>also</w:t>
            </w:r>
            <w:proofErr w:type="gramEnd"/>
            <w:r w:rsidRPr="006078C2">
              <w:t xml:space="preserve"> to be used with OCSP stapling with TLS server end-entity certificates.</w:t>
            </w:r>
          </w:p>
        </w:tc>
      </w:tr>
    </w:tbl>
    <w:p w14:paraId="2B6F9F63" w14:textId="77777777" w:rsidR="004455B9" w:rsidRPr="006078C2" w:rsidRDefault="004455B9" w:rsidP="004455B9">
      <w:pPr>
        <w:pStyle w:val="B2"/>
      </w:pPr>
    </w:p>
    <w:p w14:paraId="74426012" w14:textId="77777777" w:rsidR="004455B9" w:rsidRPr="006078C2" w:rsidRDefault="004455B9" w:rsidP="004455B9">
      <w:r w:rsidRPr="006078C2">
        <w:t>With (intra-domain) SBA, the following rules are applied:</w:t>
      </w:r>
    </w:p>
    <w:p w14:paraId="316C7AD7"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shall (</w:t>
      </w:r>
      <w:r w:rsidRPr="00145F60">
        <w:t>in TLS client and server certificates</w:t>
      </w:r>
      <w:ins w:id="84" w:author="Author">
        <w:r w:rsidRPr="00145F60">
          <w:t xml:space="preserve">, </w:t>
        </w:r>
        <w:proofErr w:type="gramStart"/>
        <w:r w:rsidRPr="00145F60">
          <w:t>and also</w:t>
        </w:r>
        <w:proofErr w:type="gramEnd"/>
        <w:r w:rsidRPr="00145F60">
          <w:t xml:space="preserve"> in X.509 PKI certificates used for signing JWT access tokens and/or CCA tokens</w:t>
        </w:r>
      </w:ins>
      <w:r w:rsidRPr="00145F60">
        <w:t>)</w:t>
      </w:r>
      <w:r w:rsidRPr="006078C2">
        <w:t xml:space="preserve"> contain a URI-ID with the URI for the NF Instance ID as an URN; this URI-ID shall contain the </w:t>
      </w:r>
      <w:proofErr w:type="spellStart"/>
      <w:r w:rsidRPr="006078C2">
        <w:t>nfInstanceID</w:t>
      </w:r>
      <w:proofErr w:type="spellEnd"/>
      <w:r w:rsidRPr="006078C2">
        <w:t xml:space="preserve"> of the Network Function instance using the format of the </w:t>
      </w:r>
      <w:proofErr w:type="spellStart"/>
      <w:r w:rsidRPr="006078C2">
        <w:t>NFInstanceId</w:t>
      </w:r>
      <w:proofErr w:type="spellEnd"/>
      <w:r w:rsidRPr="006078C2">
        <w:t xml:space="preserve"> as described in clause 5.3.2 of TS 29.571 [57].</w:t>
      </w:r>
    </w:p>
    <w:p w14:paraId="29B15DF4" w14:textId="77777777" w:rsidR="004455B9" w:rsidRPr="006078C2" w:rsidRDefault="004455B9" w:rsidP="004455B9">
      <w:pPr>
        <w:pStyle w:val="NO"/>
      </w:pPr>
      <w:r w:rsidRPr="006078C2">
        <w:t>NOTE 1:</w:t>
      </w:r>
      <w:r w:rsidRPr="006078C2">
        <w:tab/>
        <w:t>Since the format of the NF instance ID according to clause 5.3.2 of TS 29.571 [57] is a universally unique identifier (UUID), the URN formed using the UUID is the string "</w:t>
      </w:r>
      <w:proofErr w:type="spellStart"/>
      <w:proofErr w:type="gramStart"/>
      <w:r w:rsidRPr="006078C2">
        <w:t>urn:uuid</w:t>
      </w:r>
      <w:proofErr w:type="spellEnd"/>
      <w:proofErr w:type="gramEnd"/>
      <w:r w:rsidRPr="006078C2">
        <w:t>:" followed by a hexadecimal representation of the UUID. For example, "</w:t>
      </w:r>
      <w:proofErr w:type="gramStart"/>
      <w:r w:rsidRPr="006078C2">
        <w:t>urn:uuid</w:t>
      </w:r>
      <w:proofErr w:type="gramEnd"/>
      <w:r w:rsidRPr="006078C2">
        <w:t>:f81d4fae-7dec-11d0-a765-00a0c91e6bf6" is the string representation of the NF Instance ID "f81d4fae-7dec-11d0-a765-00a0c91e6bf6" as a URN.</w:t>
      </w:r>
    </w:p>
    <w:p w14:paraId="146E16EF" w14:textId="77777777" w:rsidR="004455B9" w:rsidRDefault="004455B9" w:rsidP="004455B9">
      <w:pPr>
        <w:pStyle w:val="NO"/>
        <w:rPr>
          <w:ins w:id="85" w:author="Author"/>
        </w:rPr>
      </w:pPr>
      <w:r w:rsidRPr="006078C2">
        <w:t>NOTE 1a:</w:t>
      </w:r>
      <w:r w:rsidRPr="006078C2">
        <w:tab/>
        <w:t xml:space="preserve">Without URI for the NF Instance ID in </w:t>
      </w:r>
      <w:proofErr w:type="spellStart"/>
      <w:r w:rsidRPr="006078C2">
        <w:t>subjectAltName</w:t>
      </w:r>
      <w:proofErr w:type="spellEnd"/>
      <w:r w:rsidRPr="006078C2">
        <w:t xml:space="preserve"> in the TLS </w:t>
      </w:r>
      <w:ins w:id="86" w:author="Author">
        <w:r w:rsidRPr="00906116">
          <w:rPr>
            <w:color w:val="FF0000"/>
            <w:u w:val="single"/>
          </w:rPr>
          <w:t>EE</w:t>
        </w:r>
        <w:r>
          <w:t xml:space="preserve"> </w:t>
        </w:r>
      </w:ins>
      <w:r w:rsidRPr="006078C2">
        <w:t xml:space="preserve">client and/or server certificates, the identity of the NF instance </w:t>
      </w:r>
      <w:r w:rsidRPr="00145F60">
        <w:t>can</w:t>
      </w:r>
      <w:del w:id="87" w:author="Author">
        <w:r w:rsidRPr="00145F60" w:rsidDel="00F4393B">
          <w:delText xml:space="preserve"> </w:delText>
        </w:r>
      </w:del>
      <w:r w:rsidRPr="00145F60">
        <w:t>not</w:t>
      </w:r>
      <w:r w:rsidRPr="006078C2">
        <w:t xml:space="preserve"> be securely validated when using the NF instance certificate by the receiving peer.  </w:t>
      </w:r>
    </w:p>
    <w:p w14:paraId="5E7298A1" w14:textId="77777777" w:rsidR="004455B9" w:rsidRPr="006078C2" w:rsidRDefault="004455B9" w:rsidP="004455B9">
      <w:pPr>
        <w:pStyle w:val="NO"/>
      </w:pPr>
      <w:ins w:id="88" w:author="Author">
        <w:r>
          <w:t xml:space="preserve">NOTE 1b: Without URI for the NF Instance ID in </w:t>
        </w:r>
        <w:proofErr w:type="spellStart"/>
        <w:r>
          <w:t>subjectAltName</w:t>
        </w:r>
        <w:proofErr w:type="spellEnd"/>
        <w:r>
          <w:t xml:space="preserve"> in the X.509 PKI certificates used for signing the JWT access tokens, the identity of the NRF in JWT access token “</w:t>
        </w:r>
        <w:proofErr w:type="spellStart"/>
        <w:r>
          <w:t>iss</w:t>
        </w:r>
        <w:proofErr w:type="spellEnd"/>
        <w:r>
          <w:t xml:space="preserve">” Issuer claim cannot be securely validated by NF producers as part of the JWS signature and trust path validation procedures.  </w:t>
        </w:r>
      </w:ins>
    </w:p>
    <w:p w14:paraId="6D562F1A"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should (</w:t>
      </w:r>
      <w:r w:rsidRPr="0041188F">
        <w:t>in TLS server certificates</w:t>
      </w:r>
      <w:r w:rsidRPr="006078C2">
        <w:t xml:space="preserve">) contain </w:t>
      </w:r>
      <w:r w:rsidRPr="006078C2">
        <w:rPr>
          <w:rFonts w:eastAsia="Calibri" w:cs="Calibri"/>
          <w:szCs w:val="22"/>
        </w:rPr>
        <w:t>URI-ID with the</w:t>
      </w:r>
      <w:r w:rsidRPr="006078C2">
        <w:t xml:space="preserve"> HTTPS URI(s) for the </w:t>
      </w:r>
      <w:proofErr w:type="spellStart"/>
      <w:r w:rsidRPr="006078C2">
        <w:t>apiRoot</w:t>
      </w:r>
      <w:proofErr w:type="spellEnd"/>
      <w:r w:rsidRPr="006078C2">
        <w:t xml:space="preserve"> of a Network Function producer instance for the NF service API(s) that it provides; using wildcard URIs should be avoided</w:t>
      </w:r>
      <w:del w:id="89" w:author="Author">
        <w:r w:rsidRPr="0041188F" w:rsidDel="0041188F">
          <w:delText>;</w:delText>
        </w:r>
      </w:del>
      <w:r w:rsidRPr="0041188F">
        <w:t>.</w:t>
      </w:r>
    </w:p>
    <w:p w14:paraId="1E59F7C0" w14:textId="77777777" w:rsidR="004455B9" w:rsidRPr="006078C2" w:rsidRDefault="004455B9" w:rsidP="004455B9">
      <w:pPr>
        <w:pStyle w:val="B1"/>
        <w:rPr>
          <w:ins w:id="90" w:author="Author"/>
        </w:rPr>
      </w:pPr>
      <w:ins w:id="91" w:author="Author">
        <w:r w:rsidRPr="006078C2">
          <w:t>-</w:t>
        </w:r>
        <w:r w:rsidRPr="006078C2">
          <w:tab/>
        </w:r>
        <w:proofErr w:type="spellStart"/>
        <w:r w:rsidRPr="00BC49E3">
          <w:t>subjectAltName</w:t>
        </w:r>
        <w:proofErr w:type="spellEnd"/>
        <w:r w:rsidRPr="00BC49E3">
          <w:t xml:space="preserve"> shall (in X.509 PKI certificates used for signing JWT access tokens) contain </w:t>
        </w:r>
        <w:r w:rsidRPr="00BC49E3">
          <w:rPr>
            <w:rFonts w:eastAsia="Calibri" w:cs="Calibri"/>
            <w:szCs w:val="22"/>
          </w:rPr>
          <w:t>URI-ID with the</w:t>
        </w:r>
        <w:r w:rsidRPr="00BC49E3">
          <w:t xml:space="preserve"> HTTPS URI for the “Token Endpoint” URI (</w:t>
        </w:r>
        <w:del w:id="92" w:author="Author">
          <w:r w:rsidRPr="00BC49E3" w:rsidDel="009C7E64">
            <w:delText xml:space="preserve">that is, </w:delText>
          </w:r>
        </w:del>
        <w:r w:rsidRPr="00BC49E3">
          <w:t>“{</w:t>
        </w:r>
        <w:proofErr w:type="spellStart"/>
        <w:r w:rsidRPr="00BC49E3">
          <w:t>nrfApiRoot</w:t>
        </w:r>
        <w:proofErr w:type="spellEnd"/>
        <w:r w:rsidRPr="00BC49E3">
          <w:t xml:space="preserve">}/oauth2/token”) of an NRF instance </w:t>
        </w:r>
        <w:del w:id="93" w:author="Author">
          <w:r w:rsidRPr="00BC49E3" w:rsidDel="00262196">
            <w:delText>(that is, AS-NRF in OAuth2.0 Authorization Server role)</w:delText>
          </w:r>
          <w:r w:rsidRPr="00BC49E3" w:rsidDel="009C7E64">
            <w:delText xml:space="preserve"> </w:delText>
          </w:r>
        </w:del>
        <w:r w:rsidRPr="00BC49E3">
          <w:t xml:space="preserve">for the </w:t>
        </w:r>
        <w:proofErr w:type="spellStart"/>
        <w:r w:rsidRPr="00BC49E3">
          <w:t>Nnrf_AccessToken</w:t>
        </w:r>
        <w:proofErr w:type="spellEnd"/>
        <w:r w:rsidRPr="00BC49E3">
          <w:t xml:space="preserve"> service API that it provides according to clause 5.4.2.2 in TS 29.510 [56]; using wildcard URIs shall</w:t>
        </w:r>
        <w:del w:id="94" w:author="Author">
          <w:r w:rsidRPr="00BC49E3" w:rsidDel="001D38D4">
            <w:delText>must</w:delText>
          </w:r>
        </w:del>
        <w:r w:rsidRPr="00BC49E3">
          <w:t xml:space="preserve"> be avoided.</w:t>
        </w:r>
      </w:ins>
    </w:p>
    <w:p w14:paraId="7C824B9A"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should (</w:t>
      </w:r>
      <w:r w:rsidRPr="00BC49E3">
        <w:t>in TLS server certificates</w:t>
      </w:r>
      <w:r w:rsidRPr="006078C2">
        <w:t>) contain DNS-ID with the FQDN(s) (host DNS name) of the NF service callback URI(s) that a Network Function consumer instance provides; the rules for using wildcard certificates in DNS-ID are described in RFC 6125 [51].</w:t>
      </w:r>
    </w:p>
    <w:p w14:paraId="2D9B3E65"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should (</w:t>
      </w:r>
      <w:r w:rsidRPr="00BC49E3">
        <w:t>in TLS client certificates</w:t>
      </w:r>
      <w:r w:rsidRPr="006078C2">
        <w:t>) or shall (</w:t>
      </w:r>
      <w:r w:rsidRPr="00BC49E3">
        <w:t>for TLS server certificates</w:t>
      </w:r>
      <w:r w:rsidRPr="006078C2">
        <w:t xml:space="preserve">) contain a DNS-ID with the FQDN (host DNS name) for the Network Function instance, for example, using the instructions for Network Function (host DNS) names in FQDN format as used for Network Function producers in </w:t>
      </w:r>
      <w:proofErr w:type="spellStart"/>
      <w:r w:rsidRPr="006078C2">
        <w:t>NFProfile</w:t>
      </w:r>
      <w:proofErr w:type="spellEnd"/>
      <w:r w:rsidRPr="006078C2">
        <w:t xml:space="preserve"> and/or in </w:t>
      </w:r>
      <w:proofErr w:type="spellStart"/>
      <w:r w:rsidRPr="006078C2">
        <w:t>NFService</w:t>
      </w:r>
      <w:proofErr w:type="spellEnd"/>
      <w:r w:rsidRPr="006078C2">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37B56E73" w14:textId="77777777" w:rsidR="004455B9" w:rsidRPr="006078C2" w:rsidRDefault="004455B9" w:rsidP="004455B9">
      <w:pPr>
        <w:pStyle w:val="NO"/>
      </w:pPr>
      <w:r w:rsidRPr="006078C2">
        <w:t>NOTE 2:</w:t>
      </w:r>
      <w:r w:rsidRPr="006078C2">
        <w:tab/>
        <w:t>RFC 7540 [50] mandates using the Server Name Indication (SNI) extension to TLS with HTTP/2. RFC 6066 [51], which is applicable to TLS 1.2, defines that currently only server names supported in SNI extension to TLS are DNS hostnames where "</w:t>
      </w:r>
      <w:proofErr w:type="spellStart"/>
      <w:r w:rsidRPr="006078C2">
        <w:t>HostName</w:t>
      </w:r>
      <w:proofErr w:type="spellEnd"/>
      <w:r w:rsidRPr="006078C2">
        <w:t>" contains the fully qualified DNS hostname (FQDN) of the TLS server. RFC 6066 [51] also defines</w:t>
      </w:r>
      <w:r w:rsidRPr="006078C2">
        <w:rPr>
          <w:color w:val="FF0000"/>
        </w:rPr>
        <w:t xml:space="preserve"> </w:t>
      </w:r>
      <w:r w:rsidRPr="006078C2">
        <w:t>that literal IPv4 and IPv6 addresses are not permitted in "</w:t>
      </w:r>
      <w:proofErr w:type="spellStart"/>
      <w:r w:rsidRPr="006078C2">
        <w:t>HostName</w:t>
      </w:r>
      <w:proofErr w:type="spellEnd"/>
      <w:r w:rsidRPr="006078C2">
        <w:t xml:space="preserve">". In practice, this means that at least one </w:t>
      </w:r>
      <w:proofErr w:type="spellStart"/>
      <w:r w:rsidRPr="006078C2">
        <w:t>subjectAltName</w:t>
      </w:r>
      <w:proofErr w:type="spellEnd"/>
      <w:r w:rsidRPr="006078C2">
        <w:t xml:space="preserve"> attribute with FQDN is to be included in server-side TLS end-entity certificates. </w:t>
      </w:r>
    </w:p>
    <w:p w14:paraId="465B0FBD" w14:textId="77777777" w:rsidR="004455B9" w:rsidRPr="006078C2" w:rsidRDefault="004455B9" w:rsidP="004455B9">
      <w:pPr>
        <w:pStyle w:val="B1"/>
      </w:pPr>
      <w:r w:rsidRPr="006078C2">
        <w:t>-</w:t>
      </w:r>
      <w:r w:rsidRPr="006078C2">
        <w:tab/>
      </w:r>
      <w:proofErr w:type="spellStart"/>
      <w:r w:rsidRPr="006078C2">
        <w:t>nfTypes</w:t>
      </w:r>
      <w:proofErr w:type="spellEnd"/>
      <w:r w:rsidRPr="006078C2">
        <w:t xml:space="preserve"> shall </w:t>
      </w:r>
      <w:r w:rsidRPr="00BC49E3">
        <w:t>(in TLS client and server certificates</w:t>
      </w:r>
      <w:ins w:id="95" w:author="Author">
        <w:r w:rsidRPr="00BC49E3">
          <w:t xml:space="preserve">, </w:t>
        </w:r>
        <w:proofErr w:type="gramStart"/>
        <w:r w:rsidRPr="00BC49E3">
          <w:t>and also</w:t>
        </w:r>
        <w:proofErr w:type="gramEnd"/>
        <w:r w:rsidRPr="00BC49E3">
          <w:t xml:space="preserve"> in X.509 PKI certificates used for signing JWT access tokens and/or CCA tokens using JWS</w:t>
        </w:r>
      </w:ins>
      <w:r w:rsidRPr="00BC49E3">
        <w:t>)</w:t>
      </w:r>
      <w:r w:rsidRPr="006078C2">
        <w:t xml:space="preserve"> contain NF type for the Network Function instance formatted according to RFC 9310 [61] using the Enumerated NF Type format according to clause 6.1.6.3.3 of TS 29.510 [56]. </w:t>
      </w:r>
    </w:p>
    <w:p w14:paraId="2E7796F5" w14:textId="77777777" w:rsidR="004455B9" w:rsidRPr="006078C2" w:rsidRDefault="004455B9" w:rsidP="004455B9">
      <w:pPr>
        <w:pStyle w:val="NO"/>
      </w:pPr>
      <w:r w:rsidRPr="006078C2">
        <w:t>NOTE 3:</w:t>
      </w:r>
      <w:r w:rsidRPr="006078C2">
        <w:tab/>
        <w:t>Void.</w:t>
      </w:r>
    </w:p>
    <w:p w14:paraId="3CE711EA" w14:textId="77777777" w:rsidR="004455B9" w:rsidRPr="006078C2" w:rsidRDefault="004455B9" w:rsidP="004455B9">
      <w:pPr>
        <w:pStyle w:val="B1"/>
      </w:pPr>
      <w:r w:rsidRPr="006078C2">
        <w:t>-</w:t>
      </w:r>
      <w:r w:rsidRPr="006078C2">
        <w:tab/>
      </w:r>
      <w:proofErr w:type="spellStart"/>
      <w:r w:rsidRPr="006078C2">
        <w:t>subjectAltName</w:t>
      </w:r>
      <w:proofErr w:type="spellEnd"/>
      <w:r w:rsidRPr="006078C2">
        <w:t xml:space="preserve"> shall not contain only IP address in TLS server certificates.</w:t>
      </w:r>
    </w:p>
    <w:p w14:paraId="07A720D8" w14:textId="77777777" w:rsidR="004455B9" w:rsidRPr="006078C2" w:rsidRDefault="004455B9" w:rsidP="004455B9">
      <w:pPr>
        <w:pStyle w:val="NO"/>
      </w:pPr>
      <w:r w:rsidRPr="006078C2">
        <w:lastRenderedPageBreak/>
        <w:t>NOTE 4:</w:t>
      </w:r>
      <w:r w:rsidRPr="006078C2">
        <w:tab/>
        <w:t>Void</w:t>
      </w:r>
    </w:p>
    <w:p w14:paraId="31A3A1FC" w14:textId="77777777" w:rsidR="004455B9" w:rsidRPr="006078C2" w:rsidRDefault="004455B9" w:rsidP="004455B9">
      <w:pPr>
        <w:pStyle w:val="Heading4"/>
        <w:rPr>
          <w:lang w:val="en-US"/>
        </w:rPr>
      </w:pPr>
    </w:p>
    <w:p w14:paraId="6D8A1E21" w14:textId="77777777" w:rsidR="004455B9" w:rsidRPr="006078C2" w:rsidRDefault="004455B9" w:rsidP="0044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78C2">
        <w:rPr>
          <w:rFonts w:ascii="Arial" w:hAnsi="Arial" w:cs="Arial"/>
          <w:color w:val="0000FF"/>
          <w:sz w:val="28"/>
          <w:szCs w:val="28"/>
        </w:rPr>
        <w:t>* * * End of First Change * * * *</w:t>
      </w:r>
    </w:p>
    <w:p w14:paraId="66B2D32B" w14:textId="77777777" w:rsidR="004455B9" w:rsidRDefault="004455B9" w:rsidP="004455B9">
      <w:pPr>
        <w:rPr>
          <w:noProof/>
        </w:rPr>
      </w:pPr>
    </w:p>
    <w:p w14:paraId="755C0A22" w14:textId="77777777" w:rsidR="004455B9" w:rsidRDefault="004455B9" w:rsidP="004455B9">
      <w:pPr>
        <w:rPr>
          <w:noProof/>
        </w:rPr>
      </w:pPr>
    </w:p>
    <w:p w14:paraId="66FDC1AC" w14:textId="77777777" w:rsidR="004455B9" w:rsidRDefault="004455B9" w:rsidP="004455B9">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5B9"/>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55B9"/>
    <w:rPr>
      <w:rFonts w:ascii="Times New Roman" w:hAnsi="Times New Roman"/>
      <w:lang w:val="en-GB" w:eastAsia="en-US"/>
    </w:rPr>
  </w:style>
  <w:style w:type="character" w:customStyle="1" w:styleId="Heading4Char">
    <w:name w:val="Heading 4 Char"/>
    <w:link w:val="Heading4"/>
    <w:rsid w:val="004455B9"/>
    <w:rPr>
      <w:rFonts w:ascii="Arial" w:hAnsi="Arial"/>
      <w:sz w:val="24"/>
      <w:lang w:val="en-GB" w:eastAsia="en-US"/>
    </w:rPr>
  </w:style>
  <w:style w:type="character" w:customStyle="1" w:styleId="NOChar">
    <w:name w:val="NO Char"/>
    <w:link w:val="NO"/>
    <w:qFormat/>
    <w:rsid w:val="004455B9"/>
    <w:rPr>
      <w:rFonts w:ascii="Times New Roman" w:hAnsi="Times New Roman"/>
      <w:lang w:val="en-GB" w:eastAsia="en-US"/>
    </w:rPr>
  </w:style>
  <w:style w:type="character" w:customStyle="1" w:styleId="B2Char">
    <w:name w:val="B2 Char"/>
    <w:link w:val="B2"/>
    <w:rsid w:val="004455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1797</Words>
  <Characters>11091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2023-10-30T09:39:00Z</dcterms:created>
  <dcterms:modified xsi:type="dcterms:W3CDTF">2023-10-30T09:39:00Z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S3-234550</vt:lpwstr>
  </property>
  <property fmtid="{D5CDD505-2E9C-101B-9397-08002B2CF9AE}" pid="10" name="Spec#">
    <vt:lpwstr>33.310</vt:lpwstr>
  </property>
  <property fmtid="{D5CDD505-2E9C-101B-9397-08002B2CF9AE}" pid="11" name="Cr#">
    <vt:lpwstr>0169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the SBA certificate profile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ACM_SBA</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ies>
</file>